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2C78" w:rsidRDefault="002E2C78" w:rsidP="002E2C78">
      <w:pPr>
        <w:pStyle w:val="Default"/>
      </w:pPr>
    </w:p>
    <w:p w:rsidR="007E7822" w:rsidRPr="00EB0299" w:rsidRDefault="007E7822" w:rsidP="007E7822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EB0299">
        <w:rPr>
          <w:rFonts w:ascii="Times New Roman" w:hAnsi="Times New Roman" w:cs="Times New Roman"/>
          <w:sz w:val="26"/>
          <w:szCs w:val="26"/>
        </w:rPr>
        <w:t>Должностной регламент</w:t>
      </w:r>
    </w:p>
    <w:p w:rsidR="007E7822" w:rsidRPr="00EB0299" w:rsidRDefault="002E2C78" w:rsidP="007E7822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2E2C78">
        <w:rPr>
          <w:rFonts w:ascii="Times New Roman" w:hAnsi="Times New Roman" w:cs="Times New Roman"/>
          <w:sz w:val="26"/>
          <w:szCs w:val="26"/>
        </w:rPr>
        <w:t>Специалиста «старшей» группы должностей правового отдела</w:t>
      </w:r>
      <w:r>
        <w:rPr>
          <w:sz w:val="28"/>
          <w:szCs w:val="28"/>
        </w:rPr>
        <w:t xml:space="preserve"> </w:t>
      </w:r>
      <w:r w:rsidR="007E7822" w:rsidRPr="00EB0299">
        <w:rPr>
          <w:rFonts w:ascii="Times New Roman" w:hAnsi="Times New Roman" w:cs="Times New Roman"/>
          <w:sz w:val="26"/>
          <w:szCs w:val="26"/>
        </w:rPr>
        <w:t>Межрегиональной инспекции ФНС России по Северо-Западному федеральному округу</w:t>
      </w:r>
    </w:p>
    <w:p w:rsidR="000C04E7" w:rsidRPr="00EB0299" w:rsidRDefault="000C04E7" w:rsidP="00677857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77857" w:rsidRPr="00EB0299" w:rsidRDefault="00677857" w:rsidP="00677857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B0299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9E0785" w:rsidRPr="00EB0299" w:rsidRDefault="006026C0" w:rsidP="009E0785">
      <w:pPr>
        <w:ind w:firstLine="720"/>
        <w:jc w:val="both"/>
        <w:rPr>
          <w:sz w:val="26"/>
          <w:szCs w:val="26"/>
        </w:rPr>
      </w:pPr>
      <w:r w:rsidRPr="00EB0299">
        <w:rPr>
          <w:sz w:val="26"/>
          <w:szCs w:val="26"/>
        </w:rPr>
        <w:t xml:space="preserve">Должность федеральной государственной гражданской службы (далее - гражданская служба) </w:t>
      </w:r>
      <w:r w:rsidR="009E0785" w:rsidRPr="00EB0299">
        <w:rPr>
          <w:sz w:val="26"/>
          <w:szCs w:val="26"/>
        </w:rPr>
        <w:t xml:space="preserve">специалиста </w:t>
      </w:r>
      <w:r w:rsidR="00C76400" w:rsidRPr="00EB0299">
        <w:rPr>
          <w:sz w:val="26"/>
          <w:szCs w:val="26"/>
        </w:rPr>
        <w:t>правового</w:t>
      </w:r>
      <w:r w:rsidRPr="00EB0299">
        <w:rPr>
          <w:sz w:val="26"/>
          <w:szCs w:val="26"/>
        </w:rPr>
        <w:t xml:space="preserve"> отдела </w:t>
      </w:r>
      <w:r w:rsidR="007E7822" w:rsidRPr="00EB0299">
        <w:rPr>
          <w:sz w:val="26"/>
          <w:szCs w:val="26"/>
        </w:rPr>
        <w:t>Межрегиональной инспекции ФНС России по Северо-Западному федеральному округу</w:t>
      </w:r>
      <w:r w:rsidR="00677857" w:rsidRPr="00EB0299">
        <w:rPr>
          <w:sz w:val="26"/>
          <w:szCs w:val="26"/>
        </w:rPr>
        <w:t xml:space="preserve"> </w:t>
      </w:r>
      <w:r w:rsidRPr="00EB0299">
        <w:rPr>
          <w:sz w:val="26"/>
          <w:szCs w:val="26"/>
        </w:rPr>
        <w:t xml:space="preserve">относится к </w:t>
      </w:r>
      <w:r w:rsidR="009E0785" w:rsidRPr="00EB0299">
        <w:rPr>
          <w:sz w:val="26"/>
          <w:szCs w:val="26"/>
        </w:rPr>
        <w:t xml:space="preserve">старшей группе должностей гражданской службы категории </w:t>
      </w:r>
      <w:r w:rsidR="007E7822" w:rsidRPr="00EB0299">
        <w:rPr>
          <w:sz w:val="26"/>
          <w:szCs w:val="26"/>
        </w:rPr>
        <w:t>«с</w:t>
      </w:r>
      <w:r w:rsidR="009E0785" w:rsidRPr="00EB0299">
        <w:rPr>
          <w:sz w:val="26"/>
          <w:szCs w:val="26"/>
        </w:rPr>
        <w:t>пециалисты</w:t>
      </w:r>
      <w:r w:rsidR="007E7822" w:rsidRPr="00EB0299">
        <w:rPr>
          <w:sz w:val="26"/>
          <w:szCs w:val="26"/>
        </w:rPr>
        <w:t>»</w:t>
      </w:r>
      <w:r w:rsidR="009E0785" w:rsidRPr="00EB0299">
        <w:rPr>
          <w:sz w:val="26"/>
          <w:szCs w:val="26"/>
        </w:rPr>
        <w:t>.</w:t>
      </w:r>
    </w:p>
    <w:p w:rsidR="00C92D1A" w:rsidRPr="00EB0299" w:rsidRDefault="00C92D1A" w:rsidP="00C92D1A">
      <w:pPr>
        <w:numPr>
          <w:ilvl w:val="0"/>
          <w:numId w:val="2"/>
        </w:numPr>
        <w:ind w:left="0" w:firstLine="709"/>
        <w:jc w:val="both"/>
        <w:rPr>
          <w:sz w:val="26"/>
          <w:szCs w:val="26"/>
        </w:rPr>
      </w:pPr>
      <w:r w:rsidRPr="00EB0299">
        <w:rPr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</w:t>
      </w:r>
      <w:r w:rsidR="00062696" w:rsidRPr="00EB0299">
        <w:rPr>
          <w:sz w:val="26"/>
          <w:szCs w:val="26"/>
        </w:rPr>
        <w:t>ым</w:t>
      </w:r>
      <w:r w:rsidRPr="00EB0299">
        <w:rPr>
          <w:sz w:val="26"/>
          <w:szCs w:val="26"/>
        </w:rPr>
        <w:t xml:space="preserve"> Указом Президента Российской Федерации от 31.12.2005 № 1574 «О Реестре должностей федеральной государственной гражданской службы»</w:t>
      </w:r>
      <w:r w:rsidR="00677857" w:rsidRPr="00EB0299">
        <w:rPr>
          <w:sz w:val="26"/>
          <w:szCs w:val="26"/>
        </w:rPr>
        <w:t>,</w:t>
      </w:r>
      <w:r w:rsidRPr="00EB0299">
        <w:rPr>
          <w:sz w:val="26"/>
          <w:szCs w:val="26"/>
        </w:rPr>
        <w:t xml:space="preserve"> ––.</w:t>
      </w:r>
    </w:p>
    <w:p w:rsidR="00C92D1A" w:rsidRPr="00EB0299" w:rsidRDefault="00C92D1A" w:rsidP="00C92D1A">
      <w:pPr>
        <w:ind w:firstLine="720"/>
        <w:jc w:val="both"/>
        <w:rPr>
          <w:sz w:val="26"/>
          <w:szCs w:val="26"/>
        </w:rPr>
      </w:pPr>
      <w:r w:rsidRPr="00EB0299">
        <w:rPr>
          <w:sz w:val="26"/>
          <w:szCs w:val="26"/>
        </w:rPr>
        <w:t xml:space="preserve">2. Область профессиональной служебной деятельности </w:t>
      </w:r>
      <w:r w:rsidR="009E0785" w:rsidRPr="00EB0299">
        <w:rPr>
          <w:sz w:val="26"/>
          <w:szCs w:val="26"/>
        </w:rPr>
        <w:t>специалист</w:t>
      </w:r>
      <w:r w:rsidR="0036151D">
        <w:rPr>
          <w:sz w:val="26"/>
          <w:szCs w:val="26"/>
        </w:rPr>
        <w:t>а</w:t>
      </w:r>
      <w:r w:rsidRPr="00EB0299">
        <w:rPr>
          <w:sz w:val="26"/>
          <w:szCs w:val="26"/>
        </w:rPr>
        <w:t>: правовое регулирование и сопровождение налоговой деятельности.</w:t>
      </w:r>
    </w:p>
    <w:p w:rsidR="00C92D1A" w:rsidRPr="00EB0299" w:rsidRDefault="00C92D1A" w:rsidP="00C92D1A">
      <w:pPr>
        <w:ind w:firstLine="720"/>
        <w:jc w:val="both"/>
        <w:rPr>
          <w:sz w:val="26"/>
          <w:szCs w:val="26"/>
        </w:rPr>
      </w:pPr>
      <w:r w:rsidRPr="00EB0299">
        <w:rPr>
          <w:sz w:val="26"/>
          <w:szCs w:val="26"/>
        </w:rPr>
        <w:t xml:space="preserve">3. Вид профессиональной служебной деятельности </w:t>
      </w:r>
      <w:r w:rsidR="009E0785" w:rsidRPr="00EB0299">
        <w:rPr>
          <w:sz w:val="26"/>
          <w:szCs w:val="26"/>
        </w:rPr>
        <w:t>специалист</w:t>
      </w:r>
      <w:r w:rsidR="0036151D">
        <w:rPr>
          <w:sz w:val="26"/>
          <w:szCs w:val="26"/>
        </w:rPr>
        <w:t>а</w:t>
      </w:r>
      <w:r w:rsidRPr="00EB0299">
        <w:rPr>
          <w:sz w:val="26"/>
          <w:szCs w:val="26"/>
        </w:rPr>
        <w:t>: осуществление правового регулирования и сопровождения налоговой деятельности (контроля).</w:t>
      </w:r>
    </w:p>
    <w:p w:rsidR="007E7822" w:rsidRPr="00EB0299" w:rsidRDefault="00C92D1A" w:rsidP="007E7822">
      <w:pPr>
        <w:ind w:firstLine="720"/>
        <w:jc w:val="both"/>
        <w:rPr>
          <w:sz w:val="26"/>
          <w:szCs w:val="26"/>
        </w:rPr>
      </w:pPr>
      <w:r w:rsidRPr="00EB0299">
        <w:rPr>
          <w:sz w:val="26"/>
          <w:szCs w:val="26"/>
        </w:rPr>
        <w:t>4</w:t>
      </w:r>
      <w:r w:rsidR="006026C0" w:rsidRPr="00EB0299">
        <w:rPr>
          <w:sz w:val="26"/>
          <w:szCs w:val="26"/>
        </w:rPr>
        <w:t xml:space="preserve">. Назначение на должность и освобождение от должности </w:t>
      </w:r>
      <w:r w:rsidR="002E2C78">
        <w:rPr>
          <w:sz w:val="26"/>
          <w:szCs w:val="26"/>
        </w:rPr>
        <w:t>специалиста</w:t>
      </w:r>
      <w:r w:rsidR="007F698F" w:rsidRPr="00EB0299">
        <w:rPr>
          <w:sz w:val="26"/>
          <w:szCs w:val="26"/>
        </w:rPr>
        <w:t xml:space="preserve"> </w:t>
      </w:r>
      <w:r w:rsidR="006026C0" w:rsidRPr="00EB0299">
        <w:rPr>
          <w:sz w:val="26"/>
          <w:szCs w:val="26"/>
        </w:rPr>
        <w:t xml:space="preserve">осуществляются приказом </w:t>
      </w:r>
      <w:r w:rsidR="007E7822" w:rsidRPr="00EB0299">
        <w:rPr>
          <w:sz w:val="26"/>
          <w:szCs w:val="26"/>
        </w:rPr>
        <w:t>начальника Межрегиональной инспекции Ф</w:t>
      </w:r>
      <w:r w:rsidR="004C210A">
        <w:rPr>
          <w:sz w:val="26"/>
          <w:szCs w:val="26"/>
        </w:rPr>
        <w:t xml:space="preserve">едеральной налоговой службы </w:t>
      </w:r>
      <w:r w:rsidR="007E7822" w:rsidRPr="00EB0299">
        <w:rPr>
          <w:sz w:val="26"/>
          <w:szCs w:val="26"/>
        </w:rPr>
        <w:t>по Северо-Западному федеральному округу (далее – МИ ФНС</w:t>
      </w:r>
      <w:r w:rsidR="004C210A">
        <w:rPr>
          <w:sz w:val="26"/>
          <w:szCs w:val="26"/>
        </w:rPr>
        <w:t xml:space="preserve"> России по Северо-Западному федеральному округу, Инспекция</w:t>
      </w:r>
      <w:r w:rsidR="007E7822" w:rsidRPr="00EB0299">
        <w:rPr>
          <w:sz w:val="26"/>
          <w:szCs w:val="26"/>
        </w:rPr>
        <w:t>).</w:t>
      </w:r>
    </w:p>
    <w:p w:rsidR="006026C0" w:rsidRPr="00EB0299" w:rsidRDefault="00C92D1A" w:rsidP="006026C0">
      <w:pPr>
        <w:ind w:firstLine="720"/>
        <w:jc w:val="both"/>
        <w:rPr>
          <w:sz w:val="26"/>
          <w:szCs w:val="26"/>
        </w:rPr>
      </w:pPr>
      <w:r w:rsidRPr="00EB0299">
        <w:rPr>
          <w:sz w:val="26"/>
          <w:szCs w:val="26"/>
        </w:rPr>
        <w:t>5.</w:t>
      </w:r>
      <w:r w:rsidR="007F698F" w:rsidRPr="00EB0299">
        <w:rPr>
          <w:sz w:val="26"/>
          <w:szCs w:val="26"/>
        </w:rPr>
        <w:t xml:space="preserve"> </w:t>
      </w:r>
      <w:r w:rsidR="002E2C78">
        <w:rPr>
          <w:sz w:val="26"/>
          <w:szCs w:val="26"/>
        </w:rPr>
        <w:t>Специалист</w:t>
      </w:r>
      <w:r w:rsidR="007F698F" w:rsidRPr="00EB0299">
        <w:rPr>
          <w:sz w:val="26"/>
          <w:szCs w:val="26"/>
        </w:rPr>
        <w:t xml:space="preserve"> </w:t>
      </w:r>
      <w:r w:rsidR="006026C0" w:rsidRPr="00EB0299">
        <w:rPr>
          <w:sz w:val="26"/>
          <w:szCs w:val="26"/>
        </w:rPr>
        <w:t>непосредственно подчиняется начальнику отдела.</w:t>
      </w:r>
    </w:p>
    <w:p w:rsidR="00677857" w:rsidRPr="00EB0299" w:rsidRDefault="00677857" w:rsidP="000D0F4F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B0299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EB0299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E7707" w:rsidRPr="00EB0299" w:rsidRDefault="00C92D1A" w:rsidP="003E7707">
      <w:pPr>
        <w:ind w:firstLine="720"/>
        <w:jc w:val="both"/>
        <w:rPr>
          <w:sz w:val="26"/>
          <w:szCs w:val="26"/>
        </w:rPr>
      </w:pPr>
      <w:r w:rsidRPr="00EB0299">
        <w:rPr>
          <w:sz w:val="26"/>
          <w:szCs w:val="26"/>
        </w:rPr>
        <w:t>6</w:t>
      </w:r>
      <w:r w:rsidR="003E7707" w:rsidRPr="00EB0299">
        <w:rPr>
          <w:sz w:val="26"/>
          <w:szCs w:val="26"/>
        </w:rPr>
        <w:t xml:space="preserve">. Для замещения должности </w:t>
      </w:r>
      <w:r w:rsidR="002E2C78">
        <w:rPr>
          <w:sz w:val="26"/>
          <w:szCs w:val="26"/>
        </w:rPr>
        <w:t>специалиста</w:t>
      </w:r>
      <w:r w:rsidR="009E0785" w:rsidRPr="00EB0299">
        <w:rPr>
          <w:sz w:val="26"/>
          <w:szCs w:val="26"/>
        </w:rPr>
        <w:t xml:space="preserve"> у</w:t>
      </w:r>
      <w:r w:rsidR="003E7707" w:rsidRPr="00EB0299">
        <w:rPr>
          <w:sz w:val="26"/>
          <w:szCs w:val="26"/>
        </w:rPr>
        <w:t>стан</w:t>
      </w:r>
      <w:r w:rsidR="00677857" w:rsidRPr="00EB0299">
        <w:rPr>
          <w:sz w:val="26"/>
          <w:szCs w:val="26"/>
        </w:rPr>
        <w:t>авливаются следующие требования.</w:t>
      </w:r>
    </w:p>
    <w:p w:rsidR="003E7707" w:rsidRPr="00EB0299" w:rsidRDefault="00C92D1A" w:rsidP="003E7707">
      <w:pPr>
        <w:ind w:firstLine="720"/>
        <w:jc w:val="both"/>
        <w:rPr>
          <w:sz w:val="26"/>
          <w:szCs w:val="26"/>
        </w:rPr>
      </w:pPr>
      <w:r w:rsidRPr="00EB0299">
        <w:rPr>
          <w:sz w:val="26"/>
          <w:szCs w:val="26"/>
        </w:rPr>
        <w:t>6.1</w:t>
      </w:r>
      <w:r w:rsidR="003E7707" w:rsidRPr="00EB0299">
        <w:rPr>
          <w:sz w:val="26"/>
          <w:szCs w:val="26"/>
        </w:rPr>
        <w:t xml:space="preserve"> </w:t>
      </w:r>
      <w:r w:rsidRPr="00EB0299">
        <w:rPr>
          <w:sz w:val="26"/>
          <w:szCs w:val="26"/>
        </w:rPr>
        <w:t>Н</w:t>
      </w:r>
      <w:r w:rsidR="003E7707" w:rsidRPr="00EB0299">
        <w:rPr>
          <w:sz w:val="26"/>
          <w:szCs w:val="26"/>
        </w:rPr>
        <w:t xml:space="preserve">аличие высшего </w:t>
      </w:r>
      <w:r w:rsidR="00C351C2" w:rsidRPr="00EB0299">
        <w:rPr>
          <w:sz w:val="26"/>
          <w:szCs w:val="26"/>
        </w:rPr>
        <w:t>образования, по направлению подготовки «юриспруденции».</w:t>
      </w:r>
    </w:p>
    <w:p w:rsidR="00677857" w:rsidRPr="00EB0299" w:rsidRDefault="00677857" w:rsidP="004731D8">
      <w:pPr>
        <w:widowControl w:val="0"/>
        <w:tabs>
          <w:tab w:val="left" w:pos="1134"/>
        </w:tabs>
        <w:ind w:firstLine="709"/>
        <w:jc w:val="both"/>
        <w:rPr>
          <w:spacing w:val="-2"/>
          <w:sz w:val="26"/>
          <w:szCs w:val="26"/>
        </w:rPr>
      </w:pPr>
      <w:r w:rsidRPr="00EB0299">
        <w:rPr>
          <w:spacing w:val="-2"/>
          <w:sz w:val="26"/>
          <w:szCs w:val="26"/>
        </w:rPr>
        <w:t xml:space="preserve">6.2. Наличие базовых знаний: </w:t>
      </w:r>
      <w:r w:rsidRPr="00EB0299">
        <w:rPr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7" w:history="1">
        <w:r w:rsidRPr="00EB0299">
          <w:rPr>
            <w:sz w:val="26"/>
            <w:szCs w:val="26"/>
          </w:rPr>
          <w:t>Конституции</w:t>
        </w:r>
      </w:hyperlink>
      <w:r w:rsidRPr="00EB0299">
        <w:rPr>
          <w:sz w:val="26"/>
          <w:szCs w:val="26"/>
        </w:rPr>
        <w:t xml:space="preserve"> Российской Федерации, Федерального </w:t>
      </w:r>
      <w:hyperlink r:id="rId8" w:history="1">
        <w:r w:rsidRPr="00EB0299">
          <w:rPr>
            <w:sz w:val="26"/>
            <w:szCs w:val="26"/>
          </w:rPr>
          <w:t>закона</w:t>
        </w:r>
      </w:hyperlink>
      <w:r w:rsidRPr="00EB0299">
        <w:rPr>
          <w:sz w:val="26"/>
          <w:szCs w:val="26"/>
        </w:rPr>
        <w:t xml:space="preserve"> от 27 мая 2003 г.</w:t>
      </w:r>
      <w:r w:rsidR="00A95CA4">
        <w:rPr>
          <w:sz w:val="26"/>
          <w:szCs w:val="26"/>
        </w:rPr>
        <w:br/>
      </w:r>
      <w:r w:rsidRPr="00EB0299">
        <w:rPr>
          <w:sz w:val="26"/>
          <w:szCs w:val="26"/>
        </w:rPr>
        <w:t xml:space="preserve">№ 58-ФЗ «О системе государственной службы Российской Федерации», Федерального </w:t>
      </w:r>
      <w:hyperlink r:id="rId9" w:history="1">
        <w:r w:rsidRPr="00EB0299">
          <w:rPr>
            <w:sz w:val="26"/>
            <w:szCs w:val="26"/>
          </w:rPr>
          <w:t>закона</w:t>
        </w:r>
      </w:hyperlink>
      <w:r w:rsidRPr="00EB0299">
        <w:rPr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 w:rsidRPr="00EB0299">
          <w:rPr>
            <w:sz w:val="26"/>
            <w:szCs w:val="26"/>
          </w:rPr>
          <w:t>закона</w:t>
        </w:r>
      </w:hyperlink>
      <w:r w:rsidRPr="00EB0299">
        <w:rPr>
          <w:sz w:val="26"/>
          <w:szCs w:val="26"/>
        </w:rPr>
        <w:t xml:space="preserve"> от 25 декабря 2008 г. № 273-ФЗ «О противодействии коррупции»;</w:t>
      </w:r>
      <w:r w:rsidR="002E2C78">
        <w:rPr>
          <w:sz w:val="26"/>
          <w:szCs w:val="26"/>
        </w:rPr>
        <w:t xml:space="preserve"> </w:t>
      </w:r>
      <w:r w:rsidRPr="00EB0299">
        <w:rPr>
          <w:sz w:val="26"/>
          <w:szCs w:val="26"/>
        </w:rPr>
        <w:t>в области информационно-коммуникационных технологий</w:t>
      </w:r>
      <w:r w:rsidRPr="00EB0299">
        <w:rPr>
          <w:spacing w:val="-2"/>
          <w:sz w:val="26"/>
          <w:szCs w:val="26"/>
        </w:rPr>
        <w:t>.</w:t>
      </w:r>
    </w:p>
    <w:p w:rsidR="00677857" w:rsidRPr="00EB0299" w:rsidRDefault="00677857" w:rsidP="00677857">
      <w:pPr>
        <w:widowControl w:val="0"/>
        <w:tabs>
          <w:tab w:val="left" w:pos="1134"/>
        </w:tabs>
        <w:ind w:firstLine="709"/>
        <w:rPr>
          <w:sz w:val="26"/>
          <w:szCs w:val="26"/>
        </w:rPr>
      </w:pPr>
      <w:r w:rsidRPr="00EB0299">
        <w:rPr>
          <w:spacing w:val="-2"/>
          <w:sz w:val="26"/>
          <w:szCs w:val="26"/>
        </w:rPr>
        <w:t xml:space="preserve">6.3. </w:t>
      </w:r>
      <w:r w:rsidR="00C92D1A" w:rsidRPr="00EB0299">
        <w:rPr>
          <w:sz w:val="26"/>
          <w:szCs w:val="26"/>
        </w:rPr>
        <w:t>Н</w:t>
      </w:r>
      <w:r w:rsidR="003E7707" w:rsidRPr="00EB0299">
        <w:rPr>
          <w:sz w:val="26"/>
          <w:szCs w:val="26"/>
        </w:rPr>
        <w:t>аличие профессиональных знаний</w:t>
      </w:r>
      <w:r w:rsidRPr="00EB0299">
        <w:rPr>
          <w:sz w:val="26"/>
          <w:szCs w:val="26"/>
        </w:rPr>
        <w:t>:</w:t>
      </w:r>
    </w:p>
    <w:p w:rsidR="0023518B" w:rsidRPr="00EB0299" w:rsidRDefault="00190B29" w:rsidP="0023518B">
      <w:pPr>
        <w:tabs>
          <w:tab w:val="left" w:pos="2800"/>
        </w:tabs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EB0299">
        <w:rPr>
          <w:rFonts w:eastAsia="Calibri"/>
          <w:sz w:val="26"/>
          <w:szCs w:val="26"/>
          <w:lang w:eastAsia="en-US"/>
        </w:rPr>
        <w:t xml:space="preserve">6.3.1. В сфере законодательства Российской Федерации: Налогового </w:t>
      </w:r>
      <w:hyperlink r:id="rId11" w:history="1">
        <w:r w:rsidRPr="00EB0299">
          <w:rPr>
            <w:rFonts w:eastAsia="Calibri"/>
            <w:sz w:val="26"/>
            <w:szCs w:val="26"/>
            <w:lang w:eastAsia="en-US"/>
          </w:rPr>
          <w:t>кодекс</w:t>
        </w:r>
      </w:hyperlink>
      <w:r w:rsidRPr="00EB0299">
        <w:rPr>
          <w:rFonts w:eastAsia="Calibri"/>
          <w:sz w:val="26"/>
          <w:szCs w:val="26"/>
          <w:lang w:eastAsia="en-US"/>
        </w:rPr>
        <w:t>а Российской Федерации; Гражданского кодекса Российской Федерации, Кодекса Российской Федерации</w:t>
      </w:r>
      <w:r w:rsidR="004C210A">
        <w:rPr>
          <w:rFonts w:eastAsia="Calibri"/>
          <w:sz w:val="26"/>
          <w:szCs w:val="26"/>
          <w:lang w:eastAsia="en-US"/>
        </w:rPr>
        <w:t xml:space="preserve"> </w:t>
      </w:r>
      <w:r w:rsidRPr="00EB0299">
        <w:rPr>
          <w:rFonts w:eastAsia="Calibri"/>
          <w:sz w:val="26"/>
          <w:szCs w:val="26"/>
          <w:lang w:eastAsia="en-US"/>
        </w:rPr>
        <w:t xml:space="preserve">об административных правонарушениях от 30 декабря 2001 № 195-ФЗ, Федерального </w:t>
      </w:r>
      <w:hyperlink r:id="rId12" w:history="1">
        <w:r w:rsidRPr="00EB0299">
          <w:rPr>
            <w:rFonts w:eastAsia="Calibri"/>
            <w:sz w:val="26"/>
            <w:szCs w:val="26"/>
            <w:lang w:eastAsia="en-US"/>
          </w:rPr>
          <w:t>закон</w:t>
        </w:r>
      </w:hyperlink>
      <w:r w:rsidRPr="00EB0299">
        <w:rPr>
          <w:rFonts w:eastAsia="Calibri"/>
          <w:sz w:val="26"/>
          <w:szCs w:val="26"/>
          <w:lang w:eastAsia="en-US"/>
        </w:rPr>
        <w:t>а от 08 августа 2001 г. № 129-ФЗ «О государственной регистрации юридических лиц</w:t>
      </w:r>
      <w:r w:rsidR="004C210A">
        <w:rPr>
          <w:rFonts w:eastAsia="Calibri"/>
          <w:sz w:val="26"/>
          <w:szCs w:val="26"/>
          <w:lang w:eastAsia="en-US"/>
        </w:rPr>
        <w:t xml:space="preserve"> </w:t>
      </w:r>
      <w:r w:rsidRPr="00EB0299">
        <w:rPr>
          <w:rFonts w:eastAsia="Calibri"/>
          <w:sz w:val="26"/>
          <w:szCs w:val="26"/>
          <w:lang w:eastAsia="en-US"/>
        </w:rPr>
        <w:t>и индивидуальных предпринимателей», Федерального закона Российской Федерации от 02 мая 2006 г. № 59-ФЗ «О порядке рассмотрения обращений граждан Российской Федерации», Постановление Правительства Российской Федерации от 16 августа 2012 г. № 840 «</w:t>
      </w:r>
      <w:r w:rsidRPr="00EB0299">
        <w:rPr>
          <w:sz w:val="26"/>
          <w:szCs w:val="26"/>
        </w:rPr>
        <w:t>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государственных корпораций, наделенных в соответствии</w:t>
      </w:r>
      <w:r w:rsidR="00AD7D26">
        <w:rPr>
          <w:sz w:val="26"/>
          <w:szCs w:val="26"/>
        </w:rPr>
        <w:t xml:space="preserve"> </w:t>
      </w:r>
      <w:r w:rsidRPr="00EB0299">
        <w:rPr>
          <w:sz w:val="26"/>
          <w:szCs w:val="26"/>
        </w:rPr>
        <w:t>с федеральными законами полномочиями по предоставлению государственных услуг</w:t>
      </w:r>
      <w:r w:rsidR="004C4733">
        <w:rPr>
          <w:sz w:val="26"/>
          <w:szCs w:val="26"/>
        </w:rPr>
        <w:t xml:space="preserve"> </w:t>
      </w:r>
      <w:r w:rsidRPr="00EB0299">
        <w:rPr>
          <w:sz w:val="26"/>
          <w:szCs w:val="26"/>
        </w:rPr>
        <w:t>в установленной сфере деятельности, и их должностных лиц, организаций, предусмотренных частью 1.1 статьи</w:t>
      </w:r>
      <w:r w:rsidR="00A95CA4">
        <w:rPr>
          <w:sz w:val="26"/>
          <w:szCs w:val="26"/>
        </w:rPr>
        <w:t xml:space="preserve"> </w:t>
      </w:r>
      <w:r w:rsidRPr="00EB0299">
        <w:rPr>
          <w:sz w:val="26"/>
          <w:szCs w:val="26"/>
        </w:rPr>
        <w:t>16 Федерального закона "Об организации предоставления государственных и муниципальных услуг", и их работников, а также многофункциональных центров предоставления государственных и муниципальных услуг и их работников».</w:t>
      </w:r>
    </w:p>
    <w:p w:rsidR="0023518B" w:rsidRPr="00EB0299" w:rsidRDefault="002E2C78" w:rsidP="0023518B">
      <w:pPr>
        <w:tabs>
          <w:tab w:val="left" w:pos="2800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Специалист</w:t>
      </w:r>
      <w:r w:rsidR="0023518B" w:rsidRPr="00EB0299">
        <w:rPr>
          <w:sz w:val="26"/>
          <w:szCs w:val="26"/>
        </w:rPr>
        <w:t xml:space="preserve"> должен знать иные нормативные правовые акты</w:t>
      </w:r>
      <w:r w:rsidR="004C4733">
        <w:rPr>
          <w:sz w:val="26"/>
          <w:szCs w:val="26"/>
        </w:rPr>
        <w:br/>
      </w:r>
      <w:r w:rsidR="0023518B" w:rsidRPr="00EB0299">
        <w:rPr>
          <w:sz w:val="26"/>
          <w:szCs w:val="26"/>
        </w:rPr>
        <w:t>и служебные документы, регулирующие вопросы, связанные с областью и видом</w:t>
      </w:r>
      <w:r w:rsidR="004C4733">
        <w:rPr>
          <w:sz w:val="26"/>
          <w:szCs w:val="26"/>
        </w:rPr>
        <w:br/>
      </w:r>
      <w:r w:rsidR="0023518B" w:rsidRPr="00EB0299">
        <w:rPr>
          <w:sz w:val="26"/>
          <w:szCs w:val="26"/>
        </w:rPr>
        <w:t>его профессиональной служебной деятельности.</w:t>
      </w:r>
    </w:p>
    <w:p w:rsidR="000625DD" w:rsidRPr="00EB0299" w:rsidRDefault="000625DD" w:rsidP="000625DD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EB0299">
        <w:rPr>
          <w:sz w:val="26"/>
          <w:szCs w:val="26"/>
        </w:rPr>
        <w:t>6.3.2. Иные профессиональные знания</w:t>
      </w:r>
      <w:r w:rsidR="0023518B" w:rsidRPr="00EB0299">
        <w:rPr>
          <w:sz w:val="26"/>
          <w:szCs w:val="26"/>
        </w:rPr>
        <w:t>:</w:t>
      </w:r>
      <w:r w:rsidRPr="00EB0299">
        <w:rPr>
          <w:sz w:val="26"/>
          <w:szCs w:val="26"/>
        </w:rPr>
        <w:t xml:space="preserve"> в сфере законодательства Российской Федерации: Арбитражный процессуальный кодекс Российской Федерации, Гражданский процессуальный кодекс Российской Федерации, Уголовный кодекс Российской Федерации, Уголовно-процессуальный кодекс Российской Федерации, Кодекс административного судопроизводства Российской Федерации, судебная практика в области разрешения налоговых споров.</w:t>
      </w:r>
    </w:p>
    <w:p w:rsidR="00062696" w:rsidRPr="00EB0299" w:rsidRDefault="00062696" w:rsidP="00062696">
      <w:pPr>
        <w:ind w:firstLine="720"/>
        <w:jc w:val="both"/>
        <w:rPr>
          <w:sz w:val="26"/>
          <w:szCs w:val="26"/>
        </w:rPr>
      </w:pPr>
      <w:r w:rsidRPr="00EB0299">
        <w:rPr>
          <w:sz w:val="26"/>
          <w:szCs w:val="26"/>
        </w:rPr>
        <w:t>6.4. Наличие функциональных знаний: понятие нормы права, нормативного правового акта, правоотношений и их признаков; порядок ведения дел в судах различных инстанций; виды, назначение и технологии организации проверочных процедур; права заявителей при получении государственных услуг; обязанности государственных органов, предоставляющих государственные услуги; ответственность за правонарушения в области защиты государственной тайны; система взаимодействия в рамках внутриведомственного</w:t>
      </w:r>
      <w:r w:rsidR="00EB0299">
        <w:rPr>
          <w:sz w:val="26"/>
          <w:szCs w:val="26"/>
        </w:rPr>
        <w:br/>
      </w:r>
      <w:r w:rsidRPr="00EB0299">
        <w:rPr>
          <w:sz w:val="26"/>
          <w:szCs w:val="26"/>
        </w:rPr>
        <w:t xml:space="preserve"> и межведомственного электронного документооборота; система технической</w:t>
      </w:r>
      <w:r w:rsidR="00EB0299">
        <w:rPr>
          <w:sz w:val="26"/>
          <w:szCs w:val="26"/>
        </w:rPr>
        <w:br/>
      </w:r>
      <w:r w:rsidRPr="00EB0299">
        <w:rPr>
          <w:sz w:val="26"/>
          <w:szCs w:val="26"/>
        </w:rPr>
        <w:t>и противопожарной безопасности; основные мероприяти</w:t>
      </w:r>
      <w:r w:rsidR="0036151D">
        <w:rPr>
          <w:sz w:val="26"/>
          <w:szCs w:val="26"/>
        </w:rPr>
        <w:t>я</w:t>
      </w:r>
      <w:r w:rsidRPr="00EB0299">
        <w:rPr>
          <w:sz w:val="26"/>
          <w:szCs w:val="26"/>
        </w:rPr>
        <w:t xml:space="preserve"> мобилизационной подготовки; работа с информационными ресурсами по судебно-правовому направлению.</w:t>
      </w:r>
    </w:p>
    <w:p w:rsidR="0023518B" w:rsidRPr="00EB0299" w:rsidRDefault="0023518B" w:rsidP="0023518B">
      <w:pPr>
        <w:widowControl w:val="0"/>
        <w:ind w:firstLine="709"/>
        <w:jc w:val="both"/>
        <w:rPr>
          <w:sz w:val="26"/>
          <w:szCs w:val="26"/>
        </w:rPr>
      </w:pPr>
      <w:r w:rsidRPr="00EB0299">
        <w:rPr>
          <w:sz w:val="26"/>
          <w:szCs w:val="26"/>
        </w:rPr>
        <w:t>6.5.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</w:t>
      </w:r>
      <w:r w:rsidR="008C7921" w:rsidRPr="00EB0299">
        <w:rPr>
          <w:sz w:val="26"/>
          <w:szCs w:val="26"/>
        </w:rPr>
        <w:t xml:space="preserve"> коммуникативное умение.</w:t>
      </w:r>
      <w:r w:rsidRPr="00EB0299">
        <w:rPr>
          <w:sz w:val="26"/>
          <w:szCs w:val="26"/>
        </w:rPr>
        <w:t xml:space="preserve"> </w:t>
      </w:r>
    </w:p>
    <w:p w:rsidR="00062696" w:rsidRPr="00EB0299" w:rsidRDefault="000625DD" w:rsidP="0021049A">
      <w:pPr>
        <w:ind w:firstLine="720"/>
        <w:jc w:val="both"/>
        <w:rPr>
          <w:sz w:val="26"/>
          <w:szCs w:val="26"/>
        </w:rPr>
      </w:pPr>
      <w:r w:rsidRPr="00EB0299">
        <w:rPr>
          <w:sz w:val="26"/>
          <w:szCs w:val="26"/>
        </w:rPr>
        <w:t>6.</w:t>
      </w:r>
      <w:r w:rsidR="00062696" w:rsidRPr="00EB0299">
        <w:rPr>
          <w:sz w:val="26"/>
          <w:szCs w:val="26"/>
        </w:rPr>
        <w:t>6</w:t>
      </w:r>
      <w:r w:rsidR="003E7707" w:rsidRPr="00EB0299">
        <w:rPr>
          <w:sz w:val="26"/>
          <w:szCs w:val="26"/>
        </w:rPr>
        <w:t xml:space="preserve"> </w:t>
      </w:r>
      <w:r w:rsidR="00007BA5" w:rsidRPr="00EB0299">
        <w:rPr>
          <w:sz w:val="26"/>
          <w:szCs w:val="26"/>
        </w:rPr>
        <w:t>Н</w:t>
      </w:r>
      <w:r w:rsidR="003E7707" w:rsidRPr="00EB0299">
        <w:rPr>
          <w:sz w:val="26"/>
          <w:szCs w:val="26"/>
        </w:rPr>
        <w:t xml:space="preserve">аличие профессиональных </w:t>
      </w:r>
      <w:r w:rsidR="00062696" w:rsidRPr="00EB0299">
        <w:rPr>
          <w:sz w:val="26"/>
          <w:szCs w:val="26"/>
        </w:rPr>
        <w:t>умений: знание и практика применения законодательства Российской Федерации о налогах и сборах, процессуального законодательства; работа с информационными р</w:t>
      </w:r>
      <w:r w:rsidR="00A95CA4">
        <w:rPr>
          <w:sz w:val="26"/>
          <w:szCs w:val="26"/>
        </w:rPr>
        <w:t>есурсами; подготовка документов</w:t>
      </w:r>
      <w:r w:rsidR="00A95CA4">
        <w:rPr>
          <w:sz w:val="26"/>
          <w:szCs w:val="26"/>
        </w:rPr>
        <w:br/>
      </w:r>
      <w:r w:rsidR="0036151D">
        <w:rPr>
          <w:sz w:val="26"/>
          <w:szCs w:val="26"/>
        </w:rPr>
        <w:t xml:space="preserve">в </w:t>
      </w:r>
      <w:r w:rsidR="00062696" w:rsidRPr="00EB0299">
        <w:rPr>
          <w:sz w:val="26"/>
          <w:szCs w:val="26"/>
        </w:rPr>
        <w:t>соответствии с установленными требованиями, юридически грамотному составлению документа, отсутствию стилистических и грамматических</w:t>
      </w:r>
      <w:r w:rsidR="008C7921" w:rsidRPr="00EB0299">
        <w:rPr>
          <w:sz w:val="26"/>
          <w:szCs w:val="26"/>
        </w:rPr>
        <w:t xml:space="preserve"> ошибок.</w:t>
      </w:r>
    </w:p>
    <w:p w:rsidR="00157B00" w:rsidRPr="00EB0299" w:rsidRDefault="00062696" w:rsidP="0021049A">
      <w:pPr>
        <w:ind w:firstLine="720"/>
        <w:jc w:val="both"/>
        <w:rPr>
          <w:sz w:val="26"/>
          <w:szCs w:val="26"/>
        </w:rPr>
      </w:pPr>
      <w:r w:rsidRPr="00EB0299">
        <w:rPr>
          <w:sz w:val="26"/>
          <w:szCs w:val="26"/>
        </w:rPr>
        <w:t xml:space="preserve">6.7 Наличие функциональных умений: разработка, рассмотрение и согласование правовых актов, организационно-распорядительных и других документов; осуществление контроля исполнения предписаний, решений и других распорядительных документов; </w:t>
      </w:r>
      <w:r w:rsidR="00157B00" w:rsidRPr="00EB0299">
        <w:rPr>
          <w:sz w:val="26"/>
          <w:szCs w:val="26"/>
        </w:rPr>
        <w:t>прием</w:t>
      </w:r>
      <w:r w:rsidR="004C4733">
        <w:rPr>
          <w:sz w:val="26"/>
          <w:szCs w:val="26"/>
        </w:rPr>
        <w:br/>
      </w:r>
      <w:r w:rsidR="00157B00" w:rsidRPr="00EB0299">
        <w:rPr>
          <w:sz w:val="26"/>
          <w:szCs w:val="26"/>
        </w:rPr>
        <w:t>и согласование документации, заявок, заявлений; рассмотрение ходатайств, уведомлений, жалоб; учет, обработка и регистрация корреспонденции, комплектование, и использование архивных документов.</w:t>
      </w:r>
    </w:p>
    <w:p w:rsidR="006026C0" w:rsidRPr="00EB0299" w:rsidRDefault="006026C0" w:rsidP="00604398">
      <w:pPr>
        <w:ind w:firstLine="720"/>
        <w:jc w:val="center"/>
        <w:rPr>
          <w:b/>
          <w:sz w:val="26"/>
          <w:szCs w:val="26"/>
        </w:rPr>
      </w:pPr>
      <w:r w:rsidRPr="00EB0299">
        <w:rPr>
          <w:b/>
          <w:sz w:val="26"/>
          <w:szCs w:val="26"/>
        </w:rPr>
        <w:t>III. Должностные обязанности, права и ответственность</w:t>
      </w:r>
    </w:p>
    <w:p w:rsidR="006026C0" w:rsidRPr="00EB0299" w:rsidRDefault="000625DD" w:rsidP="006026C0">
      <w:pPr>
        <w:ind w:firstLine="720"/>
        <w:jc w:val="both"/>
        <w:rPr>
          <w:sz w:val="26"/>
          <w:szCs w:val="26"/>
        </w:rPr>
      </w:pPr>
      <w:r w:rsidRPr="00EB0299">
        <w:rPr>
          <w:sz w:val="26"/>
          <w:szCs w:val="26"/>
        </w:rPr>
        <w:t>7</w:t>
      </w:r>
      <w:r w:rsidR="006026C0" w:rsidRPr="00EB0299">
        <w:rPr>
          <w:sz w:val="26"/>
          <w:szCs w:val="26"/>
        </w:rPr>
        <w:t xml:space="preserve">. Основные права и обязанности </w:t>
      </w:r>
      <w:r w:rsidR="002E2C78">
        <w:rPr>
          <w:sz w:val="26"/>
          <w:szCs w:val="26"/>
        </w:rPr>
        <w:t>специалиста</w:t>
      </w:r>
      <w:r w:rsidR="006026C0" w:rsidRPr="00EB0299">
        <w:rPr>
          <w:sz w:val="26"/>
          <w:szCs w:val="26"/>
        </w:rPr>
        <w:t>, а также запреты</w:t>
      </w:r>
      <w:r w:rsidR="00EB0299">
        <w:rPr>
          <w:sz w:val="26"/>
          <w:szCs w:val="26"/>
        </w:rPr>
        <w:br/>
      </w:r>
      <w:r w:rsidR="006026C0" w:rsidRPr="00EB0299">
        <w:rPr>
          <w:sz w:val="26"/>
          <w:szCs w:val="26"/>
        </w:rPr>
        <w:t xml:space="preserve">и требования, связанные с гражданской службой, которые установлены в его отношении, предусмотрены </w:t>
      </w:r>
      <w:r w:rsidR="006026C0" w:rsidRPr="00EB0299">
        <w:rPr>
          <w:bCs/>
          <w:sz w:val="26"/>
          <w:szCs w:val="26"/>
        </w:rPr>
        <w:t xml:space="preserve">статьями </w:t>
      </w:r>
      <w:r w:rsidRPr="00EB0299">
        <w:rPr>
          <w:bCs/>
          <w:sz w:val="26"/>
          <w:szCs w:val="26"/>
        </w:rPr>
        <w:t>14-20.1</w:t>
      </w:r>
      <w:r w:rsidR="006026C0" w:rsidRPr="00EB0299">
        <w:rPr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6026C0" w:rsidRPr="00EB0299">
          <w:rPr>
            <w:sz w:val="26"/>
            <w:szCs w:val="26"/>
          </w:rPr>
          <w:t>2004 г</w:t>
        </w:r>
      </w:smartTag>
      <w:r w:rsidR="006026C0" w:rsidRPr="00EB0299">
        <w:rPr>
          <w:sz w:val="26"/>
          <w:szCs w:val="26"/>
        </w:rPr>
        <w:t>. № 79-ФЗ</w:t>
      </w:r>
      <w:r w:rsidR="004C4733">
        <w:rPr>
          <w:sz w:val="26"/>
          <w:szCs w:val="26"/>
        </w:rPr>
        <w:br/>
      </w:r>
      <w:r w:rsidR="00EB0299">
        <w:rPr>
          <w:sz w:val="26"/>
          <w:szCs w:val="26"/>
        </w:rPr>
        <w:t>«</w:t>
      </w:r>
      <w:r w:rsidR="006026C0" w:rsidRPr="00EB0299">
        <w:rPr>
          <w:sz w:val="26"/>
          <w:szCs w:val="26"/>
        </w:rPr>
        <w:t>О государственной гражданской службе Российской Федерации</w:t>
      </w:r>
      <w:r w:rsidR="00EB0299">
        <w:rPr>
          <w:sz w:val="26"/>
          <w:szCs w:val="26"/>
        </w:rPr>
        <w:t>»</w:t>
      </w:r>
      <w:r w:rsidR="006026C0" w:rsidRPr="00EB0299">
        <w:rPr>
          <w:sz w:val="26"/>
          <w:szCs w:val="26"/>
        </w:rPr>
        <w:t>.</w:t>
      </w:r>
    </w:p>
    <w:p w:rsidR="00710F1F" w:rsidRPr="00EB0299" w:rsidRDefault="000625DD" w:rsidP="00157B00">
      <w:pPr>
        <w:widowControl w:val="0"/>
        <w:ind w:firstLine="709"/>
        <w:jc w:val="both"/>
        <w:rPr>
          <w:sz w:val="26"/>
          <w:szCs w:val="26"/>
        </w:rPr>
      </w:pPr>
      <w:r w:rsidRPr="00EB0299">
        <w:rPr>
          <w:sz w:val="26"/>
          <w:szCs w:val="26"/>
        </w:rPr>
        <w:t>8</w:t>
      </w:r>
      <w:r w:rsidR="006026C0" w:rsidRPr="00EB0299">
        <w:rPr>
          <w:sz w:val="26"/>
          <w:szCs w:val="26"/>
        </w:rPr>
        <w:t xml:space="preserve">. </w:t>
      </w:r>
      <w:r w:rsidR="00710F1F" w:rsidRPr="00EB0299">
        <w:rPr>
          <w:sz w:val="26"/>
          <w:szCs w:val="26"/>
        </w:rPr>
        <w:t xml:space="preserve">В целях реализации задач и функций, возложенных на </w:t>
      </w:r>
      <w:r w:rsidR="00190B29" w:rsidRPr="00EB0299">
        <w:rPr>
          <w:sz w:val="26"/>
          <w:szCs w:val="26"/>
        </w:rPr>
        <w:t>МИ ФНС</w:t>
      </w:r>
      <w:r w:rsidR="004C210A">
        <w:rPr>
          <w:sz w:val="26"/>
          <w:szCs w:val="26"/>
        </w:rPr>
        <w:t xml:space="preserve"> России по Северо-Западному федеральному округу</w:t>
      </w:r>
      <w:r w:rsidR="00710F1F" w:rsidRPr="00EB0299">
        <w:rPr>
          <w:sz w:val="26"/>
          <w:szCs w:val="26"/>
        </w:rPr>
        <w:t xml:space="preserve">, </w:t>
      </w:r>
      <w:r w:rsidR="002E2C78">
        <w:rPr>
          <w:sz w:val="26"/>
          <w:szCs w:val="26"/>
        </w:rPr>
        <w:t>специалист</w:t>
      </w:r>
      <w:r w:rsidR="00710F1F" w:rsidRPr="00EB0299">
        <w:rPr>
          <w:sz w:val="26"/>
          <w:szCs w:val="26"/>
        </w:rPr>
        <w:t xml:space="preserve"> обязан: </w:t>
      </w:r>
    </w:p>
    <w:p w:rsidR="006026C0" w:rsidRPr="00EB0299" w:rsidRDefault="008C7921" w:rsidP="006026C0">
      <w:pPr>
        <w:ind w:firstLine="720"/>
        <w:jc w:val="both"/>
        <w:rPr>
          <w:bCs/>
          <w:sz w:val="26"/>
          <w:szCs w:val="26"/>
        </w:rPr>
      </w:pPr>
      <w:r w:rsidRPr="00EB0299">
        <w:rPr>
          <w:bCs/>
          <w:sz w:val="26"/>
          <w:szCs w:val="26"/>
        </w:rPr>
        <w:t>в</w:t>
      </w:r>
      <w:r w:rsidR="006026C0" w:rsidRPr="00EB0299">
        <w:rPr>
          <w:bCs/>
          <w:sz w:val="26"/>
          <w:szCs w:val="26"/>
        </w:rPr>
        <w:t xml:space="preserve"> соответствии с требованиями законодательства о государственной службе выполнять обязанности и соблюдать ограничения, связанные с гражданской службой;</w:t>
      </w:r>
    </w:p>
    <w:p w:rsidR="006026C0" w:rsidRPr="00EB0299" w:rsidRDefault="008C7921" w:rsidP="006026C0">
      <w:pPr>
        <w:ind w:firstLine="720"/>
        <w:jc w:val="both"/>
        <w:rPr>
          <w:bCs/>
          <w:sz w:val="26"/>
          <w:szCs w:val="26"/>
        </w:rPr>
      </w:pPr>
      <w:r w:rsidRPr="00EB0299">
        <w:rPr>
          <w:bCs/>
          <w:sz w:val="26"/>
          <w:szCs w:val="26"/>
        </w:rPr>
        <w:t>д</w:t>
      </w:r>
      <w:r w:rsidR="006026C0" w:rsidRPr="00EB0299">
        <w:rPr>
          <w:bCs/>
          <w:sz w:val="26"/>
          <w:szCs w:val="26"/>
        </w:rPr>
        <w:t xml:space="preserve">авать заключения по правовым вопросам, возникающим в деятельности </w:t>
      </w:r>
      <w:r w:rsidR="004C210A">
        <w:rPr>
          <w:sz w:val="26"/>
          <w:szCs w:val="26"/>
        </w:rPr>
        <w:t>Инспекции</w:t>
      </w:r>
      <w:r w:rsidR="00EB0299">
        <w:rPr>
          <w:sz w:val="26"/>
          <w:szCs w:val="26"/>
        </w:rPr>
        <w:br/>
      </w:r>
      <w:r w:rsidR="006026C0" w:rsidRPr="00EB0299">
        <w:rPr>
          <w:bCs/>
          <w:sz w:val="26"/>
          <w:szCs w:val="26"/>
        </w:rPr>
        <w:t xml:space="preserve">и его структурных подразделений, а также нижестоящих налоговых </w:t>
      </w:r>
      <w:r w:rsidR="00190B29" w:rsidRPr="00EB0299">
        <w:rPr>
          <w:bCs/>
          <w:sz w:val="26"/>
          <w:szCs w:val="26"/>
        </w:rPr>
        <w:t>органов</w:t>
      </w:r>
      <w:r w:rsidR="006026C0" w:rsidRPr="00EB0299">
        <w:rPr>
          <w:bCs/>
          <w:sz w:val="26"/>
          <w:szCs w:val="26"/>
        </w:rPr>
        <w:t>;</w:t>
      </w:r>
    </w:p>
    <w:p w:rsidR="006026C0" w:rsidRPr="00EB0299" w:rsidRDefault="008C7921" w:rsidP="006026C0">
      <w:pPr>
        <w:ind w:firstLine="720"/>
        <w:jc w:val="both"/>
        <w:rPr>
          <w:bCs/>
          <w:sz w:val="26"/>
          <w:szCs w:val="26"/>
        </w:rPr>
      </w:pPr>
      <w:r w:rsidRPr="00EB0299">
        <w:rPr>
          <w:bCs/>
          <w:sz w:val="26"/>
          <w:szCs w:val="26"/>
        </w:rPr>
        <w:t>п</w:t>
      </w:r>
      <w:r w:rsidR="006026C0" w:rsidRPr="00EB0299">
        <w:rPr>
          <w:bCs/>
          <w:sz w:val="26"/>
          <w:szCs w:val="26"/>
        </w:rPr>
        <w:t>роводить правовую экспертизу правовых актов и проектов правовых актов, подготавливать и редактировать проекты правовых актов и документов организационно-распорядительного характера (приказов, указаний, постановлений, решений, договоров</w:t>
      </w:r>
      <w:r w:rsidR="00EB0299">
        <w:rPr>
          <w:bCs/>
          <w:sz w:val="26"/>
          <w:szCs w:val="26"/>
        </w:rPr>
        <w:br/>
      </w:r>
      <w:r w:rsidR="006026C0" w:rsidRPr="00EB0299">
        <w:rPr>
          <w:bCs/>
          <w:sz w:val="26"/>
          <w:szCs w:val="26"/>
        </w:rPr>
        <w:t>и т.д.);</w:t>
      </w:r>
    </w:p>
    <w:p w:rsidR="006026C0" w:rsidRPr="00EB0299" w:rsidRDefault="00F65619" w:rsidP="006026C0">
      <w:pPr>
        <w:ind w:firstLine="720"/>
        <w:jc w:val="both"/>
        <w:rPr>
          <w:bCs/>
          <w:sz w:val="26"/>
          <w:szCs w:val="26"/>
        </w:rPr>
      </w:pPr>
      <w:r w:rsidRPr="00EB0299">
        <w:rPr>
          <w:bCs/>
          <w:sz w:val="26"/>
          <w:szCs w:val="26"/>
        </w:rPr>
        <w:t>п</w:t>
      </w:r>
      <w:r w:rsidR="006026C0" w:rsidRPr="00EB0299">
        <w:rPr>
          <w:bCs/>
          <w:sz w:val="26"/>
          <w:szCs w:val="26"/>
        </w:rPr>
        <w:t xml:space="preserve">ринимать участие в рассмотрении поступивших в </w:t>
      </w:r>
      <w:r w:rsidR="00E54F05" w:rsidRPr="00EB0299">
        <w:rPr>
          <w:sz w:val="26"/>
          <w:szCs w:val="26"/>
        </w:rPr>
        <w:t>МИ ФНС</w:t>
      </w:r>
      <w:r w:rsidR="006026C0" w:rsidRPr="00EB0299">
        <w:rPr>
          <w:bCs/>
          <w:sz w:val="26"/>
          <w:szCs w:val="26"/>
        </w:rPr>
        <w:t xml:space="preserve"> </w:t>
      </w:r>
      <w:r w:rsidR="004C210A">
        <w:rPr>
          <w:sz w:val="26"/>
          <w:szCs w:val="26"/>
        </w:rPr>
        <w:t>России по Северо-Западному федеральному округу</w:t>
      </w:r>
      <w:r w:rsidR="004C210A" w:rsidRPr="00EB0299">
        <w:rPr>
          <w:bCs/>
          <w:sz w:val="26"/>
          <w:szCs w:val="26"/>
        </w:rPr>
        <w:t xml:space="preserve"> </w:t>
      </w:r>
      <w:r w:rsidR="006026C0" w:rsidRPr="00EB0299">
        <w:rPr>
          <w:bCs/>
          <w:sz w:val="26"/>
          <w:szCs w:val="26"/>
        </w:rPr>
        <w:t>жалоб, претензий юридических лиц и</w:t>
      </w:r>
      <w:r w:rsidR="00E54F05" w:rsidRPr="00EB0299">
        <w:rPr>
          <w:bCs/>
          <w:sz w:val="26"/>
          <w:szCs w:val="26"/>
        </w:rPr>
        <w:t xml:space="preserve"> физических лиц</w:t>
      </w:r>
      <w:r w:rsidR="006026C0" w:rsidRPr="00EB0299">
        <w:rPr>
          <w:bCs/>
          <w:sz w:val="26"/>
          <w:szCs w:val="26"/>
        </w:rPr>
        <w:t xml:space="preserve"> на </w:t>
      </w:r>
      <w:r w:rsidR="006026C0" w:rsidRPr="00EB0299">
        <w:rPr>
          <w:bCs/>
          <w:sz w:val="26"/>
          <w:szCs w:val="26"/>
        </w:rPr>
        <w:lastRenderedPageBreak/>
        <w:t xml:space="preserve">решения и действия нижестоящих </w:t>
      </w:r>
      <w:r w:rsidR="00E54F05" w:rsidRPr="00EB0299">
        <w:rPr>
          <w:bCs/>
          <w:sz w:val="26"/>
          <w:szCs w:val="26"/>
        </w:rPr>
        <w:t>налоговых органов</w:t>
      </w:r>
      <w:r w:rsidR="006026C0" w:rsidRPr="00EB0299">
        <w:rPr>
          <w:bCs/>
          <w:sz w:val="26"/>
          <w:szCs w:val="26"/>
        </w:rPr>
        <w:t xml:space="preserve">, сотрудников </w:t>
      </w:r>
      <w:r w:rsidR="004C210A">
        <w:rPr>
          <w:sz w:val="26"/>
          <w:szCs w:val="26"/>
        </w:rPr>
        <w:t>Инспекции</w:t>
      </w:r>
      <w:r w:rsidR="006026C0" w:rsidRPr="00EB0299">
        <w:rPr>
          <w:bCs/>
          <w:sz w:val="26"/>
          <w:szCs w:val="26"/>
        </w:rPr>
        <w:t xml:space="preserve"> и их должностных лиц;</w:t>
      </w:r>
    </w:p>
    <w:p w:rsidR="006026C0" w:rsidRPr="00EB0299" w:rsidRDefault="00481D68" w:rsidP="006026C0">
      <w:pPr>
        <w:ind w:firstLine="720"/>
        <w:jc w:val="both"/>
        <w:rPr>
          <w:bCs/>
          <w:sz w:val="26"/>
          <w:szCs w:val="26"/>
        </w:rPr>
      </w:pPr>
      <w:r w:rsidRPr="00EB0299">
        <w:rPr>
          <w:bCs/>
          <w:sz w:val="26"/>
          <w:szCs w:val="26"/>
        </w:rPr>
        <w:t>о</w:t>
      </w:r>
      <w:r w:rsidR="006026C0" w:rsidRPr="00EB0299">
        <w:rPr>
          <w:bCs/>
          <w:sz w:val="26"/>
          <w:szCs w:val="26"/>
        </w:rPr>
        <w:t xml:space="preserve">существлять защиту прав и представление интересов </w:t>
      </w:r>
      <w:r w:rsidR="00E54F05" w:rsidRPr="00EB0299">
        <w:rPr>
          <w:sz w:val="26"/>
          <w:szCs w:val="26"/>
        </w:rPr>
        <w:t xml:space="preserve">МИ </w:t>
      </w:r>
      <w:r w:rsidR="004C210A" w:rsidRPr="00EB0299">
        <w:rPr>
          <w:sz w:val="26"/>
          <w:szCs w:val="26"/>
        </w:rPr>
        <w:t>ФНС</w:t>
      </w:r>
      <w:r w:rsidR="004C210A">
        <w:rPr>
          <w:sz w:val="26"/>
          <w:szCs w:val="26"/>
        </w:rPr>
        <w:t xml:space="preserve"> России по Северо-Западному федеральному округу</w:t>
      </w:r>
      <w:r w:rsidR="006026C0" w:rsidRPr="00EB0299">
        <w:rPr>
          <w:bCs/>
          <w:sz w:val="26"/>
          <w:szCs w:val="26"/>
        </w:rPr>
        <w:t xml:space="preserve"> в судебных</w:t>
      </w:r>
      <w:r w:rsidR="004C210A">
        <w:rPr>
          <w:bCs/>
          <w:sz w:val="26"/>
          <w:szCs w:val="26"/>
        </w:rPr>
        <w:t xml:space="preserve"> </w:t>
      </w:r>
      <w:r w:rsidR="006026C0" w:rsidRPr="00EB0299">
        <w:rPr>
          <w:bCs/>
          <w:sz w:val="26"/>
          <w:szCs w:val="26"/>
        </w:rPr>
        <w:t>и правоохранительных органах;</w:t>
      </w:r>
    </w:p>
    <w:p w:rsidR="006026C0" w:rsidRPr="00EB0299" w:rsidRDefault="00481D68" w:rsidP="006026C0">
      <w:pPr>
        <w:ind w:firstLine="720"/>
        <w:jc w:val="both"/>
        <w:rPr>
          <w:bCs/>
          <w:sz w:val="26"/>
          <w:szCs w:val="26"/>
        </w:rPr>
      </w:pPr>
      <w:r w:rsidRPr="00EB0299">
        <w:rPr>
          <w:bCs/>
          <w:sz w:val="26"/>
          <w:szCs w:val="26"/>
        </w:rPr>
        <w:t>п</w:t>
      </w:r>
      <w:r w:rsidR="006026C0" w:rsidRPr="00EB0299">
        <w:rPr>
          <w:bCs/>
          <w:sz w:val="26"/>
          <w:szCs w:val="26"/>
        </w:rPr>
        <w:t>ринимать участие в комплексных и тематических проверках состояния правовой работы в нижестоящих налоговых инспекциях, с оказанием им в этом направлении необходимой практической помощи, осуществлять контроль за реализацией разработанных предложений по результатам проверок, предложений по улучшению работы и организации деятельности юридических отделов нижестоящих инспекций;</w:t>
      </w:r>
    </w:p>
    <w:p w:rsidR="002166E8" w:rsidRPr="00EB0299" w:rsidRDefault="00481D68" w:rsidP="006026C0">
      <w:pPr>
        <w:ind w:firstLine="720"/>
        <w:jc w:val="both"/>
        <w:rPr>
          <w:bCs/>
          <w:sz w:val="26"/>
          <w:szCs w:val="26"/>
        </w:rPr>
      </w:pPr>
      <w:r w:rsidRPr="00EB0299">
        <w:rPr>
          <w:bCs/>
          <w:sz w:val="26"/>
          <w:szCs w:val="26"/>
        </w:rPr>
        <w:t>о</w:t>
      </w:r>
      <w:r w:rsidR="002166E8" w:rsidRPr="00EB0299">
        <w:rPr>
          <w:bCs/>
          <w:sz w:val="26"/>
          <w:szCs w:val="26"/>
        </w:rPr>
        <w:t>существлять дистанционный мониторинг;</w:t>
      </w:r>
    </w:p>
    <w:p w:rsidR="002166E8" w:rsidRPr="00EB0299" w:rsidRDefault="00481D68" w:rsidP="006026C0">
      <w:pPr>
        <w:ind w:firstLine="720"/>
        <w:jc w:val="both"/>
        <w:rPr>
          <w:bCs/>
          <w:sz w:val="26"/>
          <w:szCs w:val="26"/>
        </w:rPr>
      </w:pPr>
      <w:r w:rsidRPr="00EB0299">
        <w:rPr>
          <w:bCs/>
          <w:sz w:val="26"/>
          <w:szCs w:val="26"/>
        </w:rPr>
        <w:t>п</w:t>
      </w:r>
      <w:r w:rsidR="002166E8" w:rsidRPr="00EB0299">
        <w:rPr>
          <w:bCs/>
          <w:sz w:val="26"/>
          <w:szCs w:val="26"/>
        </w:rPr>
        <w:t>ров</w:t>
      </w:r>
      <w:r w:rsidR="008C7921" w:rsidRPr="00EB0299">
        <w:rPr>
          <w:bCs/>
          <w:sz w:val="26"/>
          <w:szCs w:val="26"/>
        </w:rPr>
        <w:t>од</w:t>
      </w:r>
      <w:r w:rsidR="002166E8" w:rsidRPr="00EB0299">
        <w:rPr>
          <w:bCs/>
          <w:sz w:val="26"/>
          <w:szCs w:val="26"/>
        </w:rPr>
        <w:t>и</w:t>
      </w:r>
      <w:r w:rsidR="008C7921" w:rsidRPr="00EB0299">
        <w:rPr>
          <w:bCs/>
          <w:sz w:val="26"/>
          <w:szCs w:val="26"/>
        </w:rPr>
        <w:t xml:space="preserve">ть </w:t>
      </w:r>
      <w:proofErr w:type="spellStart"/>
      <w:r w:rsidR="008C7921" w:rsidRPr="00EB0299">
        <w:rPr>
          <w:bCs/>
          <w:sz w:val="26"/>
          <w:szCs w:val="26"/>
        </w:rPr>
        <w:t>постпроверочный</w:t>
      </w:r>
      <w:proofErr w:type="spellEnd"/>
      <w:r w:rsidR="002166E8" w:rsidRPr="00EB0299">
        <w:rPr>
          <w:bCs/>
          <w:sz w:val="26"/>
          <w:szCs w:val="26"/>
        </w:rPr>
        <w:t xml:space="preserve"> контрол</w:t>
      </w:r>
      <w:r w:rsidR="008C7921" w:rsidRPr="00EB0299">
        <w:rPr>
          <w:bCs/>
          <w:sz w:val="26"/>
          <w:szCs w:val="26"/>
        </w:rPr>
        <w:t>ь</w:t>
      </w:r>
      <w:r w:rsidR="00190B29" w:rsidRPr="00EB0299">
        <w:rPr>
          <w:bCs/>
          <w:sz w:val="26"/>
          <w:szCs w:val="26"/>
        </w:rPr>
        <w:t xml:space="preserve"> в части правовой работы</w:t>
      </w:r>
      <w:r w:rsidR="002166E8" w:rsidRPr="00EB0299">
        <w:rPr>
          <w:bCs/>
          <w:sz w:val="26"/>
          <w:szCs w:val="26"/>
        </w:rPr>
        <w:t xml:space="preserve"> по результатам проведенных аудиторских проверок, в том числе тематических и дистанционных;</w:t>
      </w:r>
    </w:p>
    <w:p w:rsidR="008C7921" w:rsidRPr="00EB0299" w:rsidRDefault="00481D68" w:rsidP="006026C0">
      <w:pPr>
        <w:ind w:firstLine="708"/>
        <w:jc w:val="both"/>
        <w:rPr>
          <w:sz w:val="26"/>
          <w:szCs w:val="26"/>
        </w:rPr>
      </w:pPr>
      <w:r w:rsidRPr="00EB0299">
        <w:rPr>
          <w:sz w:val="26"/>
          <w:szCs w:val="26"/>
        </w:rPr>
        <w:t>о</w:t>
      </w:r>
      <w:r w:rsidR="008C7921" w:rsidRPr="00EB0299">
        <w:rPr>
          <w:sz w:val="26"/>
          <w:szCs w:val="26"/>
        </w:rPr>
        <w:t>существлять внутренний контроль исполнения возложенных функций в соответствии</w:t>
      </w:r>
      <w:r w:rsidR="004C4733">
        <w:rPr>
          <w:sz w:val="26"/>
          <w:szCs w:val="26"/>
        </w:rPr>
        <w:br/>
      </w:r>
      <w:r w:rsidR="008C7921" w:rsidRPr="00EB0299">
        <w:rPr>
          <w:sz w:val="26"/>
          <w:szCs w:val="26"/>
        </w:rPr>
        <w:t>с ут</w:t>
      </w:r>
      <w:r w:rsidRPr="00EB0299">
        <w:rPr>
          <w:sz w:val="26"/>
          <w:szCs w:val="26"/>
        </w:rPr>
        <w:t>вер</w:t>
      </w:r>
      <w:r w:rsidR="008C7921" w:rsidRPr="00EB0299">
        <w:rPr>
          <w:sz w:val="26"/>
          <w:szCs w:val="26"/>
        </w:rPr>
        <w:t>ждёнными картами внутреннего контроля отдела;</w:t>
      </w:r>
    </w:p>
    <w:p w:rsidR="006026C0" w:rsidRPr="00EB0299" w:rsidRDefault="00481D68" w:rsidP="006026C0">
      <w:pPr>
        <w:ind w:firstLine="708"/>
        <w:jc w:val="both"/>
        <w:rPr>
          <w:sz w:val="26"/>
          <w:szCs w:val="26"/>
        </w:rPr>
      </w:pPr>
      <w:r w:rsidRPr="00EB0299">
        <w:rPr>
          <w:sz w:val="26"/>
          <w:szCs w:val="26"/>
        </w:rPr>
        <w:t>у</w:t>
      </w:r>
      <w:r w:rsidR="006026C0" w:rsidRPr="00EB0299">
        <w:rPr>
          <w:sz w:val="26"/>
          <w:szCs w:val="26"/>
        </w:rPr>
        <w:t>частвовать в организации и проведении мероприятий по повышению деловой</w:t>
      </w:r>
      <w:r w:rsidR="00EB0299">
        <w:rPr>
          <w:sz w:val="26"/>
          <w:szCs w:val="26"/>
        </w:rPr>
        <w:br/>
      </w:r>
      <w:r w:rsidR="006026C0" w:rsidRPr="00EB0299">
        <w:rPr>
          <w:sz w:val="26"/>
          <w:szCs w:val="26"/>
        </w:rPr>
        <w:t xml:space="preserve">и профессиональной квалификации сотрудников </w:t>
      </w:r>
      <w:r w:rsidR="004C210A">
        <w:rPr>
          <w:sz w:val="26"/>
          <w:szCs w:val="26"/>
        </w:rPr>
        <w:t xml:space="preserve">Инспекции </w:t>
      </w:r>
      <w:r w:rsidR="006026C0" w:rsidRPr="00EB0299">
        <w:rPr>
          <w:sz w:val="26"/>
          <w:szCs w:val="26"/>
        </w:rPr>
        <w:t>и нижестоящих налоговых инспекций;</w:t>
      </w:r>
    </w:p>
    <w:p w:rsidR="006026C0" w:rsidRPr="00EB0299" w:rsidRDefault="00481D68" w:rsidP="002166E8">
      <w:pPr>
        <w:ind w:firstLine="708"/>
        <w:jc w:val="both"/>
        <w:rPr>
          <w:bCs/>
          <w:sz w:val="26"/>
          <w:szCs w:val="26"/>
        </w:rPr>
      </w:pPr>
      <w:r w:rsidRPr="00EB0299">
        <w:rPr>
          <w:bCs/>
          <w:sz w:val="26"/>
          <w:szCs w:val="26"/>
        </w:rPr>
        <w:t>у</w:t>
      </w:r>
      <w:r w:rsidR="006026C0" w:rsidRPr="00EB0299">
        <w:rPr>
          <w:bCs/>
          <w:sz w:val="26"/>
          <w:szCs w:val="26"/>
        </w:rPr>
        <w:t>частвовать в работе комиссий по вопросам, отнесенным к компетенции отдела;</w:t>
      </w:r>
    </w:p>
    <w:p w:rsidR="006026C0" w:rsidRPr="00EB0299" w:rsidRDefault="00481D68" w:rsidP="006026C0">
      <w:pPr>
        <w:ind w:firstLine="720"/>
        <w:jc w:val="both"/>
        <w:rPr>
          <w:bCs/>
          <w:sz w:val="26"/>
          <w:szCs w:val="26"/>
        </w:rPr>
      </w:pPr>
      <w:r w:rsidRPr="00EB0299">
        <w:rPr>
          <w:bCs/>
          <w:sz w:val="26"/>
          <w:szCs w:val="26"/>
        </w:rPr>
        <w:t>с</w:t>
      </w:r>
      <w:r w:rsidR="006026C0" w:rsidRPr="00EB0299">
        <w:rPr>
          <w:bCs/>
          <w:sz w:val="26"/>
          <w:szCs w:val="26"/>
        </w:rPr>
        <w:t>трого соблюдать требования по обращению с информационными ресурсами, содержащими сведения, составляющие служебную и налоговую тайну;</w:t>
      </w:r>
    </w:p>
    <w:p w:rsidR="006026C0" w:rsidRPr="00EB0299" w:rsidRDefault="00481D68" w:rsidP="006026C0">
      <w:pPr>
        <w:ind w:firstLine="720"/>
        <w:jc w:val="both"/>
        <w:rPr>
          <w:bCs/>
          <w:sz w:val="26"/>
          <w:szCs w:val="26"/>
        </w:rPr>
      </w:pPr>
      <w:r w:rsidRPr="00EB0299">
        <w:rPr>
          <w:bCs/>
          <w:sz w:val="26"/>
          <w:szCs w:val="26"/>
        </w:rPr>
        <w:t>в</w:t>
      </w:r>
      <w:r w:rsidR="006026C0" w:rsidRPr="00EB0299">
        <w:rPr>
          <w:bCs/>
          <w:sz w:val="26"/>
          <w:szCs w:val="26"/>
        </w:rPr>
        <w:t xml:space="preserve">ыполнять по указанию руководства отдела другие обязанности, исходя из задач, стоящих перед </w:t>
      </w:r>
      <w:r w:rsidR="00C76400" w:rsidRPr="00EB0299">
        <w:rPr>
          <w:bCs/>
          <w:sz w:val="26"/>
          <w:szCs w:val="26"/>
        </w:rPr>
        <w:t>правовым</w:t>
      </w:r>
      <w:r w:rsidR="006026C0" w:rsidRPr="00EB0299">
        <w:rPr>
          <w:bCs/>
          <w:sz w:val="26"/>
          <w:szCs w:val="26"/>
        </w:rPr>
        <w:t xml:space="preserve"> отделом </w:t>
      </w:r>
      <w:r w:rsidR="00190B29" w:rsidRPr="00EB0299">
        <w:rPr>
          <w:sz w:val="26"/>
          <w:szCs w:val="26"/>
        </w:rPr>
        <w:t>МИ ФНС</w:t>
      </w:r>
      <w:r w:rsidR="004C210A">
        <w:rPr>
          <w:sz w:val="26"/>
          <w:szCs w:val="26"/>
        </w:rPr>
        <w:t xml:space="preserve"> </w:t>
      </w:r>
      <w:r w:rsidR="004C210A">
        <w:rPr>
          <w:sz w:val="26"/>
          <w:szCs w:val="26"/>
        </w:rPr>
        <w:t>России по Северо-Западному федеральному округу</w:t>
      </w:r>
      <w:r w:rsidR="006026C0" w:rsidRPr="00EB0299">
        <w:rPr>
          <w:bCs/>
          <w:sz w:val="26"/>
          <w:szCs w:val="26"/>
        </w:rPr>
        <w:t>;</w:t>
      </w:r>
    </w:p>
    <w:p w:rsidR="00432AF3" w:rsidRPr="00EB0299" w:rsidRDefault="00481D68" w:rsidP="00432AF3">
      <w:pPr>
        <w:ind w:firstLine="720"/>
        <w:jc w:val="both"/>
        <w:rPr>
          <w:bCs/>
          <w:sz w:val="26"/>
          <w:szCs w:val="26"/>
        </w:rPr>
      </w:pPr>
      <w:r w:rsidRPr="00EB0299">
        <w:rPr>
          <w:bCs/>
          <w:sz w:val="26"/>
          <w:szCs w:val="26"/>
        </w:rPr>
        <w:t>о</w:t>
      </w:r>
      <w:r w:rsidR="00432AF3" w:rsidRPr="00EB0299">
        <w:rPr>
          <w:bCs/>
          <w:sz w:val="26"/>
          <w:szCs w:val="26"/>
        </w:rPr>
        <w:t xml:space="preserve">существлять визирование проектов актов по результатам повторных выездных налоговых проверок, визирование проектов решений, выносимых руководителем Управления (заместителями руководителя) по результатам рассмотрения материалов повторных выездных налоговых проверок (в соответствии с Положением о правовом отделе </w:t>
      </w:r>
      <w:r w:rsidR="00190B29" w:rsidRPr="00EB0299">
        <w:rPr>
          <w:sz w:val="26"/>
          <w:szCs w:val="26"/>
        </w:rPr>
        <w:t xml:space="preserve">МИ </w:t>
      </w:r>
      <w:r w:rsidR="004C210A" w:rsidRPr="00EB0299">
        <w:rPr>
          <w:sz w:val="26"/>
          <w:szCs w:val="26"/>
        </w:rPr>
        <w:t>ФНС</w:t>
      </w:r>
      <w:r w:rsidR="004C210A">
        <w:rPr>
          <w:sz w:val="26"/>
          <w:szCs w:val="26"/>
        </w:rPr>
        <w:t xml:space="preserve"> России по Северо-Западному федеральному округу</w:t>
      </w:r>
      <w:r w:rsidR="00432AF3" w:rsidRPr="00EB0299">
        <w:rPr>
          <w:bCs/>
          <w:sz w:val="26"/>
          <w:szCs w:val="26"/>
        </w:rPr>
        <w:t>);</w:t>
      </w:r>
    </w:p>
    <w:p w:rsidR="00F75E88" w:rsidRPr="00EB0299" w:rsidRDefault="00481D68" w:rsidP="00F75E88">
      <w:pPr>
        <w:ind w:firstLine="720"/>
        <w:jc w:val="both"/>
        <w:rPr>
          <w:bCs/>
          <w:sz w:val="26"/>
          <w:szCs w:val="26"/>
        </w:rPr>
      </w:pPr>
      <w:r w:rsidRPr="00EB0299">
        <w:rPr>
          <w:bCs/>
          <w:sz w:val="26"/>
          <w:szCs w:val="26"/>
        </w:rPr>
        <w:t>о</w:t>
      </w:r>
      <w:r w:rsidR="00F75E88" w:rsidRPr="00EB0299">
        <w:rPr>
          <w:bCs/>
          <w:sz w:val="26"/>
          <w:szCs w:val="26"/>
        </w:rPr>
        <w:t>существлять подготовку и направление исковых заявлений о взыскании сумм задолженности налогоплательщика с его основных или зависимых обществ на основании</w:t>
      </w:r>
      <w:r w:rsidR="00EB0299">
        <w:rPr>
          <w:bCs/>
          <w:sz w:val="26"/>
          <w:szCs w:val="26"/>
        </w:rPr>
        <w:br/>
      </w:r>
      <w:r w:rsidR="00F75E88" w:rsidRPr="00EB0299">
        <w:rPr>
          <w:bCs/>
          <w:sz w:val="26"/>
          <w:szCs w:val="26"/>
        </w:rPr>
        <w:t>пп.2 п.2 ст. 45 НК РФ  в соответствии с Письмами и Приказами ФНС России;</w:t>
      </w:r>
    </w:p>
    <w:p w:rsidR="007B588F" w:rsidRPr="00EB0299" w:rsidRDefault="00481D68" w:rsidP="007B588F">
      <w:pPr>
        <w:ind w:firstLine="708"/>
        <w:jc w:val="both"/>
        <w:rPr>
          <w:sz w:val="26"/>
          <w:szCs w:val="26"/>
        </w:rPr>
      </w:pPr>
      <w:r w:rsidRPr="00EB0299">
        <w:rPr>
          <w:sz w:val="26"/>
          <w:szCs w:val="26"/>
        </w:rPr>
        <w:t>о</w:t>
      </w:r>
      <w:r w:rsidR="007B588F" w:rsidRPr="00EB0299">
        <w:rPr>
          <w:sz w:val="26"/>
          <w:szCs w:val="26"/>
        </w:rPr>
        <w:t>существлять сбор, обработку и анализ отчетн</w:t>
      </w:r>
      <w:r w:rsidR="000C04E7" w:rsidRPr="00EB0299">
        <w:rPr>
          <w:sz w:val="26"/>
          <w:szCs w:val="26"/>
        </w:rPr>
        <w:t>ости, направляемой в ФНС России;</w:t>
      </w:r>
      <w:r w:rsidR="0013015F" w:rsidRPr="00EB0299">
        <w:rPr>
          <w:sz w:val="26"/>
          <w:szCs w:val="26"/>
        </w:rPr>
        <w:t xml:space="preserve"> </w:t>
      </w:r>
    </w:p>
    <w:p w:rsidR="000C04E7" w:rsidRPr="00EB0299" w:rsidRDefault="000C04E7" w:rsidP="000C04E7">
      <w:pPr>
        <w:tabs>
          <w:tab w:val="left" w:pos="7020"/>
        </w:tabs>
        <w:ind w:firstLine="720"/>
        <w:jc w:val="both"/>
        <w:rPr>
          <w:bCs/>
          <w:sz w:val="26"/>
          <w:szCs w:val="26"/>
        </w:rPr>
      </w:pPr>
      <w:r w:rsidRPr="00EB0299">
        <w:rPr>
          <w:bCs/>
          <w:sz w:val="26"/>
          <w:szCs w:val="26"/>
        </w:rPr>
        <w:t>своевременно и качественно исполнять поручения (письма, запросы) ФНС России</w:t>
      </w:r>
      <w:r w:rsidR="00EB0299">
        <w:rPr>
          <w:bCs/>
          <w:sz w:val="26"/>
          <w:szCs w:val="26"/>
        </w:rPr>
        <w:br/>
      </w:r>
      <w:r w:rsidRPr="00EB0299">
        <w:rPr>
          <w:bCs/>
          <w:sz w:val="26"/>
          <w:szCs w:val="26"/>
        </w:rPr>
        <w:t xml:space="preserve">и руководства </w:t>
      </w:r>
      <w:r w:rsidR="00554C6F">
        <w:rPr>
          <w:bCs/>
          <w:sz w:val="26"/>
          <w:szCs w:val="26"/>
        </w:rPr>
        <w:t>Инспекции</w:t>
      </w:r>
      <w:r w:rsidRPr="00EB0299">
        <w:rPr>
          <w:bCs/>
          <w:sz w:val="26"/>
          <w:szCs w:val="26"/>
        </w:rPr>
        <w:t>, данные в пределах их полномочий, установленных законодательством Российской Федерации, осуществлять контроль за их исполнением;</w:t>
      </w:r>
    </w:p>
    <w:p w:rsidR="000C04E7" w:rsidRPr="00EB0299" w:rsidRDefault="000C04E7" w:rsidP="000C04E7">
      <w:pPr>
        <w:tabs>
          <w:tab w:val="left" w:pos="7020"/>
        </w:tabs>
        <w:ind w:firstLine="720"/>
        <w:jc w:val="both"/>
        <w:rPr>
          <w:bCs/>
          <w:sz w:val="26"/>
          <w:szCs w:val="26"/>
        </w:rPr>
      </w:pPr>
      <w:r w:rsidRPr="00EB0299">
        <w:rPr>
          <w:bCs/>
          <w:sz w:val="26"/>
          <w:szCs w:val="26"/>
        </w:rPr>
        <w:t>соблюдать служебную и исполнительскую дисциплину;</w:t>
      </w:r>
    </w:p>
    <w:p w:rsidR="000C04E7" w:rsidRPr="00EB0299" w:rsidRDefault="000C04E7" w:rsidP="000C04E7">
      <w:pPr>
        <w:tabs>
          <w:tab w:val="left" w:pos="7020"/>
        </w:tabs>
        <w:ind w:firstLine="720"/>
        <w:jc w:val="both"/>
        <w:rPr>
          <w:bCs/>
          <w:sz w:val="26"/>
          <w:szCs w:val="26"/>
        </w:rPr>
      </w:pPr>
      <w:r w:rsidRPr="00EB0299">
        <w:rPr>
          <w:bCs/>
          <w:sz w:val="26"/>
          <w:szCs w:val="26"/>
        </w:rPr>
        <w:t>соблюдать требования по обращению с информационными ресурсами, содержащими сведения, составляющими служебную тайну. Не разглашать государственную и иную охраняемую законом тайну, служебную и иную конфиденциальную информацию, ставшую известной в связи с исполнением должностных обязанностей;</w:t>
      </w:r>
    </w:p>
    <w:p w:rsidR="000C04E7" w:rsidRPr="00EB0299" w:rsidRDefault="000C04E7" w:rsidP="000C04E7">
      <w:pPr>
        <w:tabs>
          <w:tab w:val="left" w:pos="7020"/>
        </w:tabs>
        <w:ind w:firstLine="720"/>
        <w:jc w:val="both"/>
        <w:rPr>
          <w:bCs/>
          <w:sz w:val="26"/>
          <w:szCs w:val="26"/>
        </w:rPr>
      </w:pPr>
      <w:r w:rsidRPr="00EB0299">
        <w:rPr>
          <w:bCs/>
          <w:sz w:val="26"/>
          <w:szCs w:val="26"/>
        </w:rPr>
        <w:t>в целях обеспечения эффективной работы отдела своевременно и добросовестно,</w:t>
      </w:r>
      <w:r w:rsidR="008D0C3C">
        <w:rPr>
          <w:bCs/>
          <w:sz w:val="26"/>
          <w:szCs w:val="26"/>
        </w:rPr>
        <w:t xml:space="preserve"> </w:t>
      </w:r>
      <w:r w:rsidRPr="00EB0299">
        <w:rPr>
          <w:bCs/>
          <w:sz w:val="26"/>
          <w:szCs w:val="26"/>
        </w:rPr>
        <w:t xml:space="preserve">на высоком профессиональном уровне соблюдать положения Должностного регламента, Служебного распорядка </w:t>
      </w:r>
      <w:r w:rsidR="00554C6F">
        <w:rPr>
          <w:bCs/>
          <w:sz w:val="26"/>
          <w:szCs w:val="26"/>
        </w:rPr>
        <w:t>Инспекции</w:t>
      </w:r>
      <w:r w:rsidRPr="00EB0299">
        <w:rPr>
          <w:bCs/>
          <w:sz w:val="26"/>
          <w:szCs w:val="26"/>
        </w:rPr>
        <w:t xml:space="preserve"> и иных документов, регламентирующих профессиональную служебную деятельность государственного гражданского служащего;</w:t>
      </w:r>
    </w:p>
    <w:p w:rsidR="000C04E7" w:rsidRPr="00EB0299" w:rsidRDefault="000C04E7" w:rsidP="000C04E7">
      <w:pPr>
        <w:tabs>
          <w:tab w:val="left" w:pos="7020"/>
        </w:tabs>
        <w:ind w:firstLine="720"/>
        <w:jc w:val="both"/>
        <w:rPr>
          <w:bCs/>
          <w:sz w:val="26"/>
          <w:szCs w:val="26"/>
        </w:rPr>
      </w:pPr>
      <w:r w:rsidRPr="00EB0299">
        <w:rPr>
          <w:bCs/>
          <w:sz w:val="26"/>
          <w:szCs w:val="26"/>
        </w:rPr>
        <w:t>в рамках компетенции отдела осуществлять иные функции, предусмотренные Налоговым кодексом Российской Федерации, законами, Положением о Федеральной налоговой службе, утвержденным постановлением Правительства Российской Федерации</w:t>
      </w:r>
      <w:r w:rsidR="008D0C3C">
        <w:rPr>
          <w:bCs/>
          <w:sz w:val="26"/>
          <w:szCs w:val="26"/>
        </w:rPr>
        <w:t xml:space="preserve"> </w:t>
      </w:r>
      <w:r w:rsidRPr="00EB0299">
        <w:rPr>
          <w:bCs/>
          <w:sz w:val="26"/>
          <w:szCs w:val="26"/>
        </w:rPr>
        <w:t>от 30 сентября 2</w:t>
      </w:r>
      <w:r w:rsidR="00554C6F">
        <w:rPr>
          <w:bCs/>
          <w:sz w:val="26"/>
          <w:szCs w:val="26"/>
        </w:rPr>
        <w:t xml:space="preserve">004 г. № 506, положением о МИ </w:t>
      </w:r>
      <w:r w:rsidR="00554C6F" w:rsidRPr="00EB0299">
        <w:rPr>
          <w:sz w:val="26"/>
          <w:szCs w:val="26"/>
        </w:rPr>
        <w:t>ФНС</w:t>
      </w:r>
      <w:r w:rsidR="00554C6F">
        <w:rPr>
          <w:sz w:val="26"/>
          <w:szCs w:val="26"/>
        </w:rPr>
        <w:t xml:space="preserve"> России по Северо-Западному федеральному округу</w:t>
      </w:r>
      <w:r w:rsidRPr="00EB0299">
        <w:rPr>
          <w:bCs/>
          <w:sz w:val="26"/>
          <w:szCs w:val="26"/>
        </w:rPr>
        <w:t>, утвержденным руководителем</w:t>
      </w:r>
      <w:r w:rsidR="008D0C3C">
        <w:rPr>
          <w:bCs/>
          <w:sz w:val="26"/>
          <w:szCs w:val="26"/>
        </w:rPr>
        <w:t xml:space="preserve"> </w:t>
      </w:r>
      <w:r w:rsidRPr="00EB0299">
        <w:rPr>
          <w:bCs/>
          <w:sz w:val="26"/>
          <w:szCs w:val="26"/>
        </w:rPr>
        <w:t>ФНС России;</w:t>
      </w:r>
    </w:p>
    <w:p w:rsidR="000C04E7" w:rsidRPr="00EB0299" w:rsidRDefault="000C04E7" w:rsidP="000C04E7">
      <w:pPr>
        <w:tabs>
          <w:tab w:val="left" w:pos="7020"/>
        </w:tabs>
        <w:ind w:firstLine="720"/>
        <w:jc w:val="both"/>
        <w:rPr>
          <w:bCs/>
          <w:sz w:val="26"/>
          <w:szCs w:val="26"/>
        </w:rPr>
      </w:pPr>
      <w:r w:rsidRPr="00EB0299">
        <w:rPr>
          <w:bCs/>
          <w:sz w:val="26"/>
          <w:szCs w:val="26"/>
        </w:rPr>
        <w:t>строго соблюдать правила пожарной безопасности, электробезопасности и требований охраны труда;</w:t>
      </w:r>
    </w:p>
    <w:p w:rsidR="0036151D" w:rsidRPr="00EB0299" w:rsidRDefault="0036151D" w:rsidP="0036151D">
      <w:pPr>
        <w:ind w:firstLine="720"/>
        <w:jc w:val="both"/>
        <w:rPr>
          <w:bCs/>
          <w:sz w:val="26"/>
          <w:szCs w:val="26"/>
        </w:rPr>
      </w:pPr>
      <w:r w:rsidRPr="00EB0299">
        <w:rPr>
          <w:bCs/>
          <w:sz w:val="26"/>
          <w:szCs w:val="26"/>
        </w:rPr>
        <w:lastRenderedPageBreak/>
        <w:t>уведомлять представителя нанимателя о всех случаях обращения к нему каких – либо лиц в целях склонения его к совершению коррупционных правонарушений;</w:t>
      </w:r>
    </w:p>
    <w:p w:rsidR="000C04E7" w:rsidRPr="00EB0299" w:rsidRDefault="000C04E7" w:rsidP="000C04E7">
      <w:pPr>
        <w:tabs>
          <w:tab w:val="left" w:pos="7020"/>
        </w:tabs>
        <w:ind w:firstLine="720"/>
        <w:jc w:val="both"/>
        <w:rPr>
          <w:bCs/>
          <w:sz w:val="26"/>
          <w:szCs w:val="26"/>
        </w:rPr>
      </w:pPr>
      <w:r w:rsidRPr="00EB0299">
        <w:rPr>
          <w:bCs/>
          <w:sz w:val="26"/>
          <w:szCs w:val="26"/>
        </w:rPr>
        <w:t xml:space="preserve">выполнять по указанию начальника правового отдела, руководства </w:t>
      </w:r>
      <w:r w:rsidR="008D0C3C">
        <w:rPr>
          <w:bCs/>
          <w:sz w:val="26"/>
          <w:szCs w:val="26"/>
        </w:rPr>
        <w:t>Инспекции</w:t>
      </w:r>
      <w:r w:rsidRPr="00EB0299">
        <w:rPr>
          <w:bCs/>
          <w:sz w:val="26"/>
          <w:szCs w:val="26"/>
        </w:rPr>
        <w:t>, обязанности исходя из задач, стоящ</w:t>
      </w:r>
      <w:r w:rsidR="008D0C3C">
        <w:rPr>
          <w:bCs/>
          <w:sz w:val="26"/>
          <w:szCs w:val="26"/>
        </w:rPr>
        <w:t>их перед правовым отделом Инспекции</w:t>
      </w:r>
      <w:r w:rsidRPr="00EB0299">
        <w:rPr>
          <w:bCs/>
          <w:sz w:val="26"/>
          <w:szCs w:val="26"/>
        </w:rPr>
        <w:t>.</w:t>
      </w:r>
    </w:p>
    <w:p w:rsidR="006026C0" w:rsidRPr="00EB0299" w:rsidRDefault="00710F1F" w:rsidP="006026C0">
      <w:pPr>
        <w:ind w:firstLine="720"/>
        <w:jc w:val="both"/>
        <w:rPr>
          <w:sz w:val="26"/>
          <w:szCs w:val="26"/>
        </w:rPr>
      </w:pPr>
      <w:r w:rsidRPr="00EB0299">
        <w:rPr>
          <w:sz w:val="26"/>
          <w:szCs w:val="26"/>
        </w:rPr>
        <w:t xml:space="preserve">9. В целях исполнения возложенных должностных обязанностей </w:t>
      </w:r>
      <w:r w:rsidR="002E2C78">
        <w:rPr>
          <w:sz w:val="26"/>
          <w:szCs w:val="26"/>
        </w:rPr>
        <w:t>специалист</w:t>
      </w:r>
      <w:r w:rsidR="00E406B4" w:rsidRPr="00EB0299">
        <w:rPr>
          <w:sz w:val="26"/>
          <w:szCs w:val="26"/>
        </w:rPr>
        <w:t xml:space="preserve"> </w:t>
      </w:r>
      <w:r w:rsidR="006026C0" w:rsidRPr="00EB0299">
        <w:rPr>
          <w:sz w:val="26"/>
          <w:szCs w:val="26"/>
        </w:rPr>
        <w:t>имеет право:</w:t>
      </w:r>
    </w:p>
    <w:p w:rsidR="006026C0" w:rsidRPr="00EB0299" w:rsidRDefault="008C7921" w:rsidP="006026C0">
      <w:pPr>
        <w:tabs>
          <w:tab w:val="left" w:pos="7740"/>
        </w:tabs>
        <w:ind w:firstLine="708"/>
        <w:jc w:val="both"/>
        <w:rPr>
          <w:sz w:val="26"/>
          <w:szCs w:val="26"/>
        </w:rPr>
      </w:pPr>
      <w:r w:rsidRPr="00EB0299">
        <w:rPr>
          <w:sz w:val="26"/>
          <w:szCs w:val="26"/>
        </w:rPr>
        <w:t>з</w:t>
      </w:r>
      <w:r w:rsidR="006026C0" w:rsidRPr="00EB0299">
        <w:rPr>
          <w:sz w:val="26"/>
          <w:szCs w:val="26"/>
        </w:rPr>
        <w:t>накомиться с документами, определяющими его права и обязанности по занимаемой должности, а также право на организационно-технические условия, необходимые</w:t>
      </w:r>
      <w:r w:rsidR="00EB0299">
        <w:rPr>
          <w:sz w:val="26"/>
          <w:szCs w:val="26"/>
        </w:rPr>
        <w:br/>
      </w:r>
      <w:r w:rsidR="006026C0" w:rsidRPr="00EB0299">
        <w:rPr>
          <w:sz w:val="26"/>
          <w:szCs w:val="26"/>
        </w:rPr>
        <w:t>для исполнения должностных обязанностей;</w:t>
      </w:r>
    </w:p>
    <w:p w:rsidR="006026C0" w:rsidRPr="00EB0299" w:rsidRDefault="00481D68" w:rsidP="006026C0">
      <w:pPr>
        <w:ind w:firstLine="720"/>
        <w:jc w:val="both"/>
        <w:rPr>
          <w:sz w:val="26"/>
          <w:szCs w:val="26"/>
        </w:rPr>
      </w:pPr>
      <w:r w:rsidRPr="00EB0299">
        <w:rPr>
          <w:sz w:val="26"/>
          <w:szCs w:val="26"/>
        </w:rPr>
        <w:t>п</w:t>
      </w:r>
      <w:r w:rsidR="006026C0" w:rsidRPr="00EB0299">
        <w:rPr>
          <w:sz w:val="26"/>
          <w:szCs w:val="26"/>
        </w:rPr>
        <w:t>олучать доступ к документам и материалам, содержащим сведения, относящиеся</w:t>
      </w:r>
      <w:r w:rsidR="00EB0299">
        <w:rPr>
          <w:sz w:val="26"/>
          <w:szCs w:val="26"/>
        </w:rPr>
        <w:br/>
      </w:r>
      <w:r w:rsidR="006026C0" w:rsidRPr="00EB0299">
        <w:rPr>
          <w:sz w:val="26"/>
          <w:szCs w:val="26"/>
        </w:rPr>
        <w:t>к служебной и налоговой тайне, в составе и объеме, необходимом для выполнения должностных обязанностей;</w:t>
      </w:r>
    </w:p>
    <w:p w:rsidR="006026C0" w:rsidRPr="00EB0299" w:rsidRDefault="00481D68" w:rsidP="006026C0">
      <w:pPr>
        <w:ind w:firstLine="720"/>
        <w:jc w:val="both"/>
        <w:rPr>
          <w:sz w:val="26"/>
          <w:szCs w:val="26"/>
        </w:rPr>
      </w:pPr>
      <w:r w:rsidRPr="00EB0299">
        <w:rPr>
          <w:sz w:val="26"/>
          <w:szCs w:val="26"/>
        </w:rPr>
        <w:t>п</w:t>
      </w:r>
      <w:r w:rsidR="006026C0" w:rsidRPr="00EB0299">
        <w:rPr>
          <w:sz w:val="26"/>
          <w:szCs w:val="26"/>
        </w:rPr>
        <w:t>роходить переподготовку и повышать квалификацию за счет средств соответствующего бюджета (в пределах выделенного бюджетного финансирования);</w:t>
      </w:r>
    </w:p>
    <w:p w:rsidR="006026C0" w:rsidRPr="00EB0299" w:rsidRDefault="00481D68" w:rsidP="006026C0">
      <w:pPr>
        <w:ind w:firstLine="720"/>
        <w:jc w:val="both"/>
        <w:rPr>
          <w:sz w:val="26"/>
          <w:szCs w:val="26"/>
        </w:rPr>
      </w:pPr>
      <w:r w:rsidRPr="00EB0299">
        <w:rPr>
          <w:sz w:val="26"/>
          <w:szCs w:val="26"/>
        </w:rPr>
        <w:t>у</w:t>
      </w:r>
      <w:r w:rsidR="006026C0" w:rsidRPr="00EB0299">
        <w:rPr>
          <w:sz w:val="26"/>
          <w:szCs w:val="26"/>
        </w:rPr>
        <w:t>частвовать по своей инициативе в конкурсе на замещение вакантной государственной должности государственной службы;</w:t>
      </w:r>
    </w:p>
    <w:p w:rsidR="006026C0" w:rsidRPr="00EB0299" w:rsidRDefault="00481D68" w:rsidP="006026C0">
      <w:pPr>
        <w:ind w:firstLine="720"/>
        <w:jc w:val="both"/>
        <w:rPr>
          <w:sz w:val="26"/>
          <w:szCs w:val="26"/>
        </w:rPr>
      </w:pPr>
      <w:r w:rsidRPr="00EB0299">
        <w:rPr>
          <w:sz w:val="26"/>
          <w:szCs w:val="26"/>
        </w:rPr>
        <w:t>д</w:t>
      </w:r>
      <w:r w:rsidR="006026C0" w:rsidRPr="00EB0299">
        <w:rPr>
          <w:sz w:val="26"/>
          <w:szCs w:val="26"/>
        </w:rPr>
        <w:t xml:space="preserve">окладывать начальнику </w:t>
      </w:r>
      <w:r w:rsidR="00C76400" w:rsidRPr="00EB0299">
        <w:rPr>
          <w:sz w:val="26"/>
          <w:szCs w:val="26"/>
        </w:rPr>
        <w:t>правового</w:t>
      </w:r>
      <w:r w:rsidR="006026C0" w:rsidRPr="00EB0299">
        <w:rPr>
          <w:sz w:val="26"/>
          <w:szCs w:val="26"/>
        </w:rPr>
        <w:t xml:space="preserve"> отдела и его заместителям о выявленных резервах</w:t>
      </w:r>
      <w:r w:rsidR="004C4733">
        <w:rPr>
          <w:sz w:val="26"/>
          <w:szCs w:val="26"/>
        </w:rPr>
        <w:br/>
      </w:r>
      <w:r w:rsidR="006026C0" w:rsidRPr="00EB0299">
        <w:rPr>
          <w:sz w:val="26"/>
          <w:szCs w:val="26"/>
        </w:rPr>
        <w:t>и возможностях улучшения работы; вносить предложения по совершенствованию работы отдела;</w:t>
      </w:r>
    </w:p>
    <w:p w:rsidR="006026C0" w:rsidRPr="00EB0299" w:rsidRDefault="00481D68" w:rsidP="006026C0">
      <w:pPr>
        <w:ind w:firstLine="720"/>
        <w:jc w:val="both"/>
        <w:rPr>
          <w:sz w:val="26"/>
          <w:szCs w:val="26"/>
        </w:rPr>
      </w:pPr>
      <w:r w:rsidRPr="00EB0299">
        <w:rPr>
          <w:sz w:val="26"/>
          <w:szCs w:val="26"/>
        </w:rPr>
        <w:t>т</w:t>
      </w:r>
      <w:r w:rsidR="006026C0" w:rsidRPr="00EB0299">
        <w:rPr>
          <w:sz w:val="26"/>
          <w:szCs w:val="26"/>
        </w:rPr>
        <w:t xml:space="preserve">ребовать в установленном порядке от начальника отдела и других должностных лиц </w:t>
      </w:r>
      <w:r w:rsidR="000C04E7" w:rsidRPr="00EB0299">
        <w:rPr>
          <w:bCs/>
          <w:sz w:val="26"/>
          <w:szCs w:val="26"/>
        </w:rPr>
        <w:t>МИ ФНС</w:t>
      </w:r>
      <w:r w:rsidR="008D0C3C">
        <w:rPr>
          <w:bCs/>
          <w:sz w:val="26"/>
          <w:szCs w:val="26"/>
        </w:rPr>
        <w:t xml:space="preserve"> </w:t>
      </w:r>
      <w:r w:rsidR="008D0C3C">
        <w:rPr>
          <w:sz w:val="26"/>
          <w:szCs w:val="26"/>
        </w:rPr>
        <w:t>России по Северо-Западному федеральному округу</w:t>
      </w:r>
      <w:r w:rsidR="006026C0" w:rsidRPr="00EB0299">
        <w:rPr>
          <w:sz w:val="26"/>
          <w:szCs w:val="26"/>
        </w:rPr>
        <w:t xml:space="preserve"> и </w:t>
      </w:r>
      <w:r w:rsidR="000C04E7" w:rsidRPr="00EB0299">
        <w:rPr>
          <w:sz w:val="26"/>
          <w:szCs w:val="26"/>
        </w:rPr>
        <w:t>нижестоящих налоговых органов</w:t>
      </w:r>
      <w:r w:rsidR="006026C0" w:rsidRPr="00EB0299">
        <w:rPr>
          <w:sz w:val="26"/>
          <w:szCs w:val="26"/>
        </w:rPr>
        <w:t xml:space="preserve"> представления материалов, сведений, заключений, необходимых для реализации возложенных на него обязанностей;</w:t>
      </w:r>
    </w:p>
    <w:p w:rsidR="006026C0" w:rsidRPr="00EB0299" w:rsidRDefault="00481D68" w:rsidP="006026C0">
      <w:pPr>
        <w:ind w:firstLine="720"/>
        <w:jc w:val="both"/>
        <w:rPr>
          <w:sz w:val="26"/>
          <w:szCs w:val="26"/>
        </w:rPr>
      </w:pPr>
      <w:r w:rsidRPr="00EB0299">
        <w:rPr>
          <w:sz w:val="26"/>
          <w:szCs w:val="26"/>
        </w:rPr>
        <w:t>у</w:t>
      </w:r>
      <w:r w:rsidR="006026C0" w:rsidRPr="00EB0299">
        <w:rPr>
          <w:sz w:val="26"/>
          <w:szCs w:val="26"/>
        </w:rPr>
        <w:t>частвовать в обсуждении текущих и перспективных планов работы;</w:t>
      </w:r>
    </w:p>
    <w:p w:rsidR="006026C0" w:rsidRPr="00EB0299" w:rsidRDefault="00481D68" w:rsidP="006026C0">
      <w:pPr>
        <w:ind w:firstLine="720"/>
        <w:jc w:val="both"/>
        <w:rPr>
          <w:sz w:val="26"/>
          <w:szCs w:val="26"/>
        </w:rPr>
      </w:pPr>
      <w:r w:rsidRPr="00EB0299">
        <w:rPr>
          <w:sz w:val="26"/>
          <w:szCs w:val="26"/>
        </w:rPr>
        <w:t>п</w:t>
      </w:r>
      <w:r w:rsidR="006026C0" w:rsidRPr="00EB0299">
        <w:rPr>
          <w:sz w:val="26"/>
          <w:szCs w:val="26"/>
        </w:rPr>
        <w:t>редставительствовать от имени отдела по вопросам, входящим в круг</w:t>
      </w:r>
      <w:r w:rsidR="00A95CA4">
        <w:rPr>
          <w:sz w:val="26"/>
          <w:szCs w:val="26"/>
        </w:rPr>
        <w:t xml:space="preserve"> </w:t>
      </w:r>
      <w:r w:rsidR="006026C0" w:rsidRPr="00EB0299">
        <w:rPr>
          <w:sz w:val="26"/>
          <w:szCs w:val="26"/>
        </w:rPr>
        <w:t>его обязанностей, в территориальных налоговых органах и других организациях;</w:t>
      </w:r>
    </w:p>
    <w:p w:rsidR="006026C0" w:rsidRPr="00EB0299" w:rsidRDefault="00481D68" w:rsidP="006026C0">
      <w:pPr>
        <w:ind w:firstLine="720"/>
        <w:jc w:val="both"/>
        <w:rPr>
          <w:sz w:val="26"/>
          <w:szCs w:val="26"/>
        </w:rPr>
      </w:pPr>
      <w:r w:rsidRPr="00EB0299">
        <w:rPr>
          <w:sz w:val="26"/>
          <w:szCs w:val="26"/>
        </w:rPr>
        <w:t>с</w:t>
      </w:r>
      <w:r w:rsidR="006026C0" w:rsidRPr="00EB0299">
        <w:rPr>
          <w:sz w:val="26"/>
          <w:szCs w:val="26"/>
        </w:rPr>
        <w:t xml:space="preserve">тавить перед руководством </w:t>
      </w:r>
      <w:r w:rsidR="000C04E7" w:rsidRPr="00EB0299">
        <w:rPr>
          <w:bCs/>
          <w:sz w:val="26"/>
          <w:szCs w:val="26"/>
        </w:rPr>
        <w:t>МИ ФНС</w:t>
      </w:r>
      <w:r w:rsidR="006026C0" w:rsidRPr="00EB0299">
        <w:rPr>
          <w:sz w:val="26"/>
          <w:szCs w:val="26"/>
        </w:rPr>
        <w:t xml:space="preserve"> </w:t>
      </w:r>
      <w:r w:rsidR="00961DAF">
        <w:rPr>
          <w:sz w:val="26"/>
          <w:szCs w:val="26"/>
        </w:rPr>
        <w:t>России по Северо-Западному федеральному округу</w:t>
      </w:r>
      <w:r w:rsidR="00961DAF" w:rsidRPr="00EB0299">
        <w:rPr>
          <w:sz w:val="26"/>
          <w:szCs w:val="26"/>
        </w:rPr>
        <w:t xml:space="preserve"> </w:t>
      </w:r>
      <w:r w:rsidR="006026C0" w:rsidRPr="00EB0299">
        <w:rPr>
          <w:sz w:val="26"/>
          <w:szCs w:val="26"/>
        </w:rPr>
        <w:t xml:space="preserve">вопросы о переносе в установленном порядке сроков </w:t>
      </w:r>
      <w:r w:rsidR="000C04E7" w:rsidRPr="00EB0299">
        <w:rPr>
          <w:sz w:val="26"/>
          <w:szCs w:val="26"/>
        </w:rPr>
        <w:t>исполнения поручений</w:t>
      </w:r>
      <w:r w:rsidR="006026C0" w:rsidRPr="00EB0299">
        <w:rPr>
          <w:sz w:val="26"/>
          <w:szCs w:val="26"/>
        </w:rPr>
        <w:t>;</w:t>
      </w:r>
    </w:p>
    <w:p w:rsidR="006026C0" w:rsidRPr="00EB0299" w:rsidRDefault="00481D68" w:rsidP="006026C0">
      <w:pPr>
        <w:ind w:firstLine="720"/>
        <w:jc w:val="both"/>
        <w:rPr>
          <w:sz w:val="26"/>
          <w:szCs w:val="26"/>
        </w:rPr>
      </w:pPr>
      <w:r w:rsidRPr="00EB0299">
        <w:rPr>
          <w:sz w:val="26"/>
          <w:szCs w:val="26"/>
        </w:rPr>
        <w:t>п</w:t>
      </w:r>
      <w:r w:rsidR="006026C0" w:rsidRPr="00EB0299">
        <w:rPr>
          <w:sz w:val="26"/>
          <w:szCs w:val="26"/>
        </w:rPr>
        <w:t>ринимать участие в совещаниях по обсуждению вопросов, связанных с н</w:t>
      </w:r>
      <w:r w:rsidR="000C3BA1" w:rsidRPr="00EB0299">
        <w:rPr>
          <w:sz w:val="26"/>
          <w:szCs w:val="26"/>
        </w:rPr>
        <w:t>аправлением деятельности отдела;</w:t>
      </w:r>
    </w:p>
    <w:p w:rsidR="003465F8" w:rsidRPr="00EB0299" w:rsidRDefault="00481D68" w:rsidP="000C3BA1">
      <w:pPr>
        <w:ind w:firstLine="720"/>
        <w:jc w:val="both"/>
        <w:rPr>
          <w:sz w:val="26"/>
          <w:szCs w:val="26"/>
        </w:rPr>
      </w:pPr>
      <w:r w:rsidRPr="00EB0299">
        <w:rPr>
          <w:sz w:val="26"/>
          <w:szCs w:val="26"/>
        </w:rPr>
        <w:t>п</w:t>
      </w:r>
      <w:r w:rsidR="000C3BA1" w:rsidRPr="00EB0299">
        <w:rPr>
          <w:sz w:val="26"/>
          <w:szCs w:val="26"/>
        </w:rPr>
        <w:t>ользоваться другими правами, необходимыми для выполнения своих должностных обязанностей.</w:t>
      </w:r>
    </w:p>
    <w:p w:rsidR="00696859" w:rsidRPr="00EB0299" w:rsidRDefault="00696859" w:rsidP="00696859">
      <w:pPr>
        <w:widowControl w:val="0"/>
        <w:ind w:firstLine="709"/>
        <w:jc w:val="both"/>
        <w:rPr>
          <w:sz w:val="26"/>
          <w:szCs w:val="26"/>
        </w:rPr>
      </w:pPr>
      <w:r w:rsidRPr="00EB0299">
        <w:rPr>
          <w:sz w:val="26"/>
          <w:szCs w:val="26"/>
        </w:rPr>
        <w:t xml:space="preserve">10. </w:t>
      </w:r>
      <w:r w:rsidR="002E2C78">
        <w:rPr>
          <w:sz w:val="26"/>
          <w:szCs w:val="26"/>
        </w:rPr>
        <w:t>Специалист</w:t>
      </w:r>
      <w:r w:rsidRPr="00EB0299">
        <w:rPr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</w:t>
      </w:r>
      <w:r w:rsidR="00EB0299">
        <w:rPr>
          <w:sz w:val="26"/>
          <w:szCs w:val="26"/>
        </w:rPr>
        <w:br/>
      </w:r>
      <w:r w:rsidRPr="00EB0299">
        <w:rPr>
          <w:sz w:val="26"/>
          <w:szCs w:val="26"/>
        </w:rPr>
        <w:t>о Федеральной налоговой службе, Положением о</w:t>
      </w:r>
      <w:r w:rsidR="000C04E7" w:rsidRPr="00EB0299">
        <w:rPr>
          <w:sz w:val="26"/>
          <w:szCs w:val="26"/>
        </w:rPr>
        <w:t xml:space="preserve"> </w:t>
      </w:r>
      <w:r w:rsidR="000C04E7" w:rsidRPr="00EB0299">
        <w:rPr>
          <w:bCs/>
          <w:sz w:val="26"/>
          <w:szCs w:val="26"/>
        </w:rPr>
        <w:t>МИ ФНС</w:t>
      </w:r>
      <w:r w:rsidR="00961DAF">
        <w:rPr>
          <w:bCs/>
          <w:sz w:val="26"/>
          <w:szCs w:val="26"/>
        </w:rPr>
        <w:t xml:space="preserve"> </w:t>
      </w:r>
      <w:r w:rsidR="00961DAF">
        <w:rPr>
          <w:sz w:val="26"/>
          <w:szCs w:val="26"/>
        </w:rPr>
        <w:t>России по Северо-Западному федеральному округу</w:t>
      </w:r>
      <w:r w:rsidRPr="00EB0299">
        <w:rPr>
          <w:sz w:val="26"/>
          <w:szCs w:val="26"/>
        </w:rPr>
        <w:t>, приказами (распоряжениями) ФНС России и иными нормативными правовыми актами.</w:t>
      </w:r>
    </w:p>
    <w:p w:rsidR="00784C79" w:rsidRPr="00EB0299" w:rsidRDefault="00696859" w:rsidP="00C1328E">
      <w:pPr>
        <w:ind w:firstLine="720"/>
        <w:jc w:val="both"/>
        <w:rPr>
          <w:sz w:val="26"/>
          <w:szCs w:val="26"/>
        </w:rPr>
      </w:pPr>
      <w:r w:rsidRPr="00EB0299">
        <w:rPr>
          <w:sz w:val="26"/>
          <w:szCs w:val="26"/>
        </w:rPr>
        <w:t>11</w:t>
      </w:r>
      <w:r w:rsidR="006026C0" w:rsidRPr="00EB0299">
        <w:rPr>
          <w:sz w:val="26"/>
          <w:szCs w:val="26"/>
        </w:rPr>
        <w:t xml:space="preserve">. </w:t>
      </w:r>
      <w:r w:rsidR="002E2C78">
        <w:rPr>
          <w:sz w:val="26"/>
          <w:szCs w:val="26"/>
        </w:rPr>
        <w:t>Специалист</w:t>
      </w:r>
      <w:r w:rsidR="006026C0" w:rsidRPr="00EB0299">
        <w:rPr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</w:t>
      </w:r>
      <w:r w:rsidR="00EB0299">
        <w:rPr>
          <w:sz w:val="26"/>
          <w:szCs w:val="26"/>
        </w:rPr>
        <w:br/>
      </w:r>
      <w:r w:rsidR="006026C0" w:rsidRPr="00EB0299">
        <w:rPr>
          <w:sz w:val="26"/>
          <w:szCs w:val="26"/>
        </w:rPr>
        <w:t xml:space="preserve">с </w:t>
      </w:r>
      <w:r w:rsidR="006026C0" w:rsidRPr="00EB0299">
        <w:rPr>
          <w:bCs/>
          <w:sz w:val="26"/>
          <w:szCs w:val="26"/>
        </w:rPr>
        <w:t>законодательством</w:t>
      </w:r>
      <w:r w:rsidR="006026C0" w:rsidRPr="00EB0299">
        <w:rPr>
          <w:sz w:val="26"/>
          <w:szCs w:val="26"/>
        </w:rPr>
        <w:t xml:space="preserve"> Российской Федерации.</w:t>
      </w:r>
      <w:r w:rsidRPr="00EB0299">
        <w:rPr>
          <w:sz w:val="26"/>
          <w:szCs w:val="26"/>
        </w:rPr>
        <w:t xml:space="preserve"> Кроме того, </w:t>
      </w:r>
      <w:r w:rsidR="002E2C78">
        <w:rPr>
          <w:sz w:val="26"/>
          <w:szCs w:val="26"/>
        </w:rPr>
        <w:t>специалист</w:t>
      </w:r>
      <w:r w:rsidR="00157B00" w:rsidRPr="00EB0299">
        <w:rPr>
          <w:sz w:val="26"/>
          <w:szCs w:val="26"/>
        </w:rPr>
        <w:t xml:space="preserve"> несет ответственность:</w:t>
      </w:r>
    </w:p>
    <w:p w:rsidR="007F68E4" w:rsidRPr="00EB0299" w:rsidRDefault="007F68E4" w:rsidP="007F68E4">
      <w:pPr>
        <w:widowControl w:val="0"/>
        <w:shd w:val="clear" w:color="auto" w:fill="FFFFFF"/>
        <w:autoSpaceDE w:val="0"/>
        <w:autoSpaceDN w:val="0"/>
        <w:adjustRightInd w:val="0"/>
        <w:ind w:right="14" w:firstLine="709"/>
        <w:jc w:val="both"/>
        <w:rPr>
          <w:bCs/>
          <w:sz w:val="26"/>
          <w:szCs w:val="26"/>
        </w:rPr>
      </w:pPr>
      <w:r w:rsidRPr="00EB0299">
        <w:rPr>
          <w:bCs/>
          <w:sz w:val="26"/>
          <w:szCs w:val="26"/>
        </w:rPr>
        <w:t>за некачественное и несвоевременное выполнение возложенных на него задач, заданий, приказов, распоряжений и указаний вышестоящих в порядке подчиненности руководителей, за исключением незаконных;</w:t>
      </w:r>
    </w:p>
    <w:p w:rsidR="007F68E4" w:rsidRPr="00EB0299" w:rsidRDefault="007F68E4" w:rsidP="007F68E4">
      <w:pPr>
        <w:widowControl w:val="0"/>
        <w:shd w:val="clear" w:color="auto" w:fill="FFFFFF"/>
        <w:autoSpaceDE w:val="0"/>
        <w:autoSpaceDN w:val="0"/>
        <w:adjustRightInd w:val="0"/>
        <w:ind w:right="14" w:firstLine="709"/>
        <w:jc w:val="both"/>
        <w:rPr>
          <w:bCs/>
          <w:sz w:val="26"/>
          <w:szCs w:val="26"/>
        </w:rPr>
      </w:pPr>
      <w:r w:rsidRPr="00EB0299">
        <w:rPr>
          <w:bCs/>
          <w:sz w:val="26"/>
          <w:szCs w:val="26"/>
        </w:rPr>
        <w:t>за имущественный ущерб, причиненный по его вине;</w:t>
      </w:r>
    </w:p>
    <w:p w:rsidR="007F68E4" w:rsidRPr="00EB0299" w:rsidRDefault="007F68E4" w:rsidP="007F68E4">
      <w:pPr>
        <w:widowControl w:val="0"/>
        <w:shd w:val="clear" w:color="auto" w:fill="FFFFFF"/>
        <w:autoSpaceDE w:val="0"/>
        <w:autoSpaceDN w:val="0"/>
        <w:adjustRightInd w:val="0"/>
        <w:ind w:right="14" w:firstLine="709"/>
        <w:jc w:val="both"/>
        <w:rPr>
          <w:bCs/>
          <w:sz w:val="26"/>
          <w:szCs w:val="26"/>
        </w:rPr>
      </w:pPr>
      <w:r w:rsidRPr="00EB0299">
        <w:rPr>
          <w:bCs/>
          <w:sz w:val="26"/>
          <w:szCs w:val="26"/>
        </w:rPr>
        <w:t>за разглашение государственной и налоговой тайны, иной информации, ставшей</w:t>
      </w:r>
      <w:r w:rsidR="00EB0299">
        <w:rPr>
          <w:bCs/>
          <w:sz w:val="26"/>
          <w:szCs w:val="26"/>
        </w:rPr>
        <w:br/>
      </w:r>
      <w:r w:rsidRPr="00EB0299">
        <w:rPr>
          <w:bCs/>
          <w:sz w:val="26"/>
          <w:szCs w:val="26"/>
        </w:rPr>
        <w:t>ему известной в связи с исполнением должностных обязанностей;</w:t>
      </w:r>
    </w:p>
    <w:p w:rsidR="007F68E4" w:rsidRPr="00EB0299" w:rsidRDefault="007F68E4" w:rsidP="007F68E4">
      <w:pPr>
        <w:widowControl w:val="0"/>
        <w:shd w:val="clear" w:color="auto" w:fill="FFFFFF"/>
        <w:autoSpaceDE w:val="0"/>
        <w:autoSpaceDN w:val="0"/>
        <w:adjustRightInd w:val="0"/>
        <w:ind w:right="14" w:firstLine="709"/>
        <w:jc w:val="both"/>
        <w:rPr>
          <w:bCs/>
          <w:sz w:val="26"/>
          <w:szCs w:val="26"/>
        </w:rPr>
      </w:pPr>
      <w:r w:rsidRPr="00EB0299">
        <w:rPr>
          <w:bCs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7F68E4" w:rsidRPr="00EB0299" w:rsidRDefault="007F68E4" w:rsidP="007F68E4">
      <w:pPr>
        <w:widowControl w:val="0"/>
        <w:shd w:val="clear" w:color="auto" w:fill="FFFFFF"/>
        <w:autoSpaceDE w:val="0"/>
        <w:autoSpaceDN w:val="0"/>
        <w:adjustRightInd w:val="0"/>
        <w:ind w:right="14" w:firstLine="709"/>
        <w:jc w:val="both"/>
        <w:rPr>
          <w:bCs/>
          <w:sz w:val="26"/>
          <w:szCs w:val="26"/>
        </w:rPr>
      </w:pPr>
      <w:r w:rsidRPr="00EB0299">
        <w:rPr>
          <w:bCs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7F68E4" w:rsidRPr="00EB0299" w:rsidRDefault="007F68E4" w:rsidP="007F68E4">
      <w:pPr>
        <w:widowControl w:val="0"/>
        <w:shd w:val="clear" w:color="auto" w:fill="FFFFFF"/>
        <w:autoSpaceDE w:val="0"/>
        <w:autoSpaceDN w:val="0"/>
        <w:adjustRightInd w:val="0"/>
        <w:ind w:right="14" w:firstLine="709"/>
        <w:jc w:val="both"/>
        <w:rPr>
          <w:bCs/>
          <w:sz w:val="26"/>
          <w:szCs w:val="26"/>
        </w:rPr>
      </w:pPr>
      <w:r w:rsidRPr="00EB0299">
        <w:rPr>
          <w:bCs/>
          <w:sz w:val="26"/>
          <w:szCs w:val="26"/>
        </w:rPr>
        <w:t xml:space="preserve">за нарушение Кодекса этики и служебного поведения государственных гражданских </w:t>
      </w:r>
      <w:r w:rsidRPr="00EB0299">
        <w:rPr>
          <w:bCs/>
          <w:sz w:val="26"/>
          <w:szCs w:val="26"/>
        </w:rPr>
        <w:lastRenderedPageBreak/>
        <w:t>служащих Федеральной налоговой службы;</w:t>
      </w:r>
    </w:p>
    <w:p w:rsidR="007F68E4" w:rsidRPr="00EB0299" w:rsidRDefault="007F68E4" w:rsidP="007F68E4">
      <w:pPr>
        <w:widowControl w:val="0"/>
        <w:shd w:val="clear" w:color="auto" w:fill="FFFFFF"/>
        <w:autoSpaceDE w:val="0"/>
        <w:autoSpaceDN w:val="0"/>
        <w:adjustRightInd w:val="0"/>
        <w:ind w:right="14" w:firstLine="709"/>
        <w:jc w:val="both"/>
        <w:rPr>
          <w:bCs/>
          <w:sz w:val="26"/>
          <w:szCs w:val="26"/>
        </w:rPr>
      </w:pPr>
      <w:r w:rsidRPr="00EB0299">
        <w:rPr>
          <w:bCs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</w:t>
      </w:r>
      <w:r w:rsidR="000C04E7" w:rsidRPr="00EB0299">
        <w:rPr>
          <w:bCs/>
          <w:sz w:val="26"/>
          <w:szCs w:val="26"/>
        </w:rPr>
        <w:t>МИ ФНС</w:t>
      </w:r>
      <w:r w:rsidR="00F41976">
        <w:rPr>
          <w:bCs/>
          <w:sz w:val="26"/>
          <w:szCs w:val="26"/>
        </w:rPr>
        <w:t xml:space="preserve"> </w:t>
      </w:r>
      <w:r w:rsidR="00F41976">
        <w:rPr>
          <w:sz w:val="26"/>
          <w:szCs w:val="26"/>
        </w:rPr>
        <w:t>России по Северо-Западному федеральному округу</w:t>
      </w:r>
      <w:r w:rsidRPr="00EB0299">
        <w:rPr>
          <w:bCs/>
          <w:sz w:val="26"/>
          <w:szCs w:val="26"/>
        </w:rPr>
        <w:t>, иных должностных обязанностей, предусмотренных настоящим Регламентом в соответствии</w:t>
      </w:r>
      <w:r w:rsidR="005F3081">
        <w:rPr>
          <w:bCs/>
          <w:sz w:val="26"/>
          <w:szCs w:val="26"/>
        </w:rPr>
        <w:t xml:space="preserve"> </w:t>
      </w:r>
      <w:r w:rsidRPr="00EB0299">
        <w:rPr>
          <w:bCs/>
          <w:sz w:val="26"/>
          <w:szCs w:val="26"/>
        </w:rPr>
        <w:t>с уголовным, административным, гражданским законодательством, а также законодательством о гражданской службе.</w:t>
      </w:r>
    </w:p>
    <w:p w:rsidR="006026C0" w:rsidRPr="00EB0299" w:rsidRDefault="007F103E" w:rsidP="000D0F4F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EB0299">
        <w:rPr>
          <w:rFonts w:ascii="Times New Roman" w:hAnsi="Times New Roman" w:cs="Times New Roman"/>
          <w:sz w:val="26"/>
          <w:szCs w:val="26"/>
          <w:lang w:val="en-US"/>
        </w:rPr>
        <w:t>I</w:t>
      </w:r>
      <w:r w:rsidR="006026C0" w:rsidRPr="00EB0299">
        <w:rPr>
          <w:rFonts w:ascii="Times New Roman" w:hAnsi="Times New Roman" w:cs="Times New Roman"/>
          <w:sz w:val="26"/>
          <w:szCs w:val="26"/>
        </w:rPr>
        <w:t xml:space="preserve">V. Перечень вопросов, по которым </w:t>
      </w:r>
      <w:r w:rsidR="002E2C78">
        <w:rPr>
          <w:rFonts w:ascii="Times New Roman" w:hAnsi="Times New Roman" w:cs="Times New Roman"/>
          <w:sz w:val="26"/>
          <w:szCs w:val="26"/>
        </w:rPr>
        <w:t>специалист</w:t>
      </w:r>
      <w:r w:rsidR="001D7C79" w:rsidRPr="00EB0299">
        <w:rPr>
          <w:rFonts w:ascii="Times New Roman" w:hAnsi="Times New Roman" w:cs="Times New Roman"/>
          <w:sz w:val="26"/>
          <w:szCs w:val="26"/>
        </w:rPr>
        <w:t xml:space="preserve"> </w:t>
      </w:r>
      <w:r w:rsidR="006026C0" w:rsidRPr="00EB0299">
        <w:rPr>
          <w:rFonts w:ascii="Times New Roman" w:hAnsi="Times New Roman" w:cs="Times New Roman"/>
          <w:sz w:val="26"/>
          <w:szCs w:val="26"/>
        </w:rPr>
        <w:t>вправе или обязан самостоятельно принимать управленческие и иные решения</w:t>
      </w:r>
    </w:p>
    <w:p w:rsidR="006026C0" w:rsidRPr="00EB0299" w:rsidRDefault="000625DD" w:rsidP="006026C0">
      <w:pPr>
        <w:ind w:firstLine="720"/>
        <w:jc w:val="both"/>
        <w:rPr>
          <w:sz w:val="26"/>
          <w:szCs w:val="26"/>
        </w:rPr>
      </w:pPr>
      <w:r w:rsidRPr="00EB0299">
        <w:rPr>
          <w:sz w:val="26"/>
          <w:szCs w:val="26"/>
        </w:rPr>
        <w:t>1</w:t>
      </w:r>
      <w:r w:rsidR="00696859" w:rsidRPr="00EB0299">
        <w:rPr>
          <w:sz w:val="26"/>
          <w:szCs w:val="26"/>
        </w:rPr>
        <w:t>2.</w:t>
      </w:r>
      <w:r w:rsidR="006026C0" w:rsidRPr="00EB0299">
        <w:rPr>
          <w:sz w:val="26"/>
          <w:szCs w:val="26"/>
        </w:rPr>
        <w:t xml:space="preserve"> При исполнении служебных обязанностей </w:t>
      </w:r>
      <w:r w:rsidR="002E2C78">
        <w:rPr>
          <w:sz w:val="26"/>
          <w:szCs w:val="26"/>
        </w:rPr>
        <w:t>специалист</w:t>
      </w:r>
      <w:r w:rsidR="001D7C79" w:rsidRPr="00EB0299">
        <w:rPr>
          <w:sz w:val="26"/>
          <w:szCs w:val="26"/>
        </w:rPr>
        <w:t xml:space="preserve"> </w:t>
      </w:r>
      <w:r w:rsidR="006026C0" w:rsidRPr="00EB0299">
        <w:rPr>
          <w:sz w:val="26"/>
          <w:szCs w:val="26"/>
        </w:rPr>
        <w:t>вправе самостоятельно принимать решения по вопросам:</w:t>
      </w:r>
    </w:p>
    <w:p w:rsidR="006026C0" w:rsidRPr="00EB0299" w:rsidRDefault="006026C0" w:rsidP="006026C0">
      <w:pPr>
        <w:ind w:firstLine="720"/>
        <w:jc w:val="both"/>
        <w:rPr>
          <w:sz w:val="26"/>
          <w:szCs w:val="26"/>
        </w:rPr>
      </w:pPr>
      <w:r w:rsidRPr="00EB0299">
        <w:rPr>
          <w:sz w:val="26"/>
          <w:szCs w:val="26"/>
        </w:rPr>
        <w:t>организации работы по реали</w:t>
      </w:r>
      <w:r w:rsidR="00784C79" w:rsidRPr="00EB0299">
        <w:rPr>
          <w:sz w:val="26"/>
          <w:szCs w:val="26"/>
        </w:rPr>
        <w:t>зации возложенных на него задач и</w:t>
      </w:r>
      <w:r w:rsidRPr="00EB0299">
        <w:rPr>
          <w:sz w:val="26"/>
          <w:szCs w:val="26"/>
        </w:rPr>
        <w:t xml:space="preserve"> функций в пределах служебных полномочий.</w:t>
      </w:r>
    </w:p>
    <w:p w:rsidR="006026C0" w:rsidRPr="00EB0299" w:rsidRDefault="00696859" w:rsidP="006026C0">
      <w:pPr>
        <w:ind w:firstLine="720"/>
        <w:jc w:val="both"/>
        <w:rPr>
          <w:sz w:val="26"/>
          <w:szCs w:val="26"/>
        </w:rPr>
      </w:pPr>
      <w:r w:rsidRPr="00EB0299">
        <w:rPr>
          <w:sz w:val="26"/>
          <w:szCs w:val="26"/>
        </w:rPr>
        <w:t>13</w:t>
      </w:r>
      <w:r w:rsidR="006026C0" w:rsidRPr="00EB0299">
        <w:rPr>
          <w:sz w:val="26"/>
          <w:szCs w:val="26"/>
        </w:rPr>
        <w:t xml:space="preserve">. При исполнении служебных обязанностей </w:t>
      </w:r>
      <w:r w:rsidR="002E2C78">
        <w:rPr>
          <w:sz w:val="26"/>
          <w:szCs w:val="26"/>
        </w:rPr>
        <w:t>специалист</w:t>
      </w:r>
      <w:r w:rsidR="009E0785" w:rsidRPr="00EB0299">
        <w:rPr>
          <w:sz w:val="26"/>
          <w:szCs w:val="26"/>
        </w:rPr>
        <w:t xml:space="preserve"> </w:t>
      </w:r>
      <w:r w:rsidR="006026C0" w:rsidRPr="00EB0299">
        <w:rPr>
          <w:sz w:val="26"/>
          <w:szCs w:val="26"/>
        </w:rPr>
        <w:t>обязан самостоятельно принимать решения по вопросам:</w:t>
      </w:r>
    </w:p>
    <w:p w:rsidR="006026C0" w:rsidRPr="00EB0299" w:rsidRDefault="006026C0" w:rsidP="006026C0">
      <w:pPr>
        <w:ind w:firstLine="720"/>
        <w:jc w:val="both"/>
        <w:rPr>
          <w:sz w:val="26"/>
          <w:szCs w:val="26"/>
        </w:rPr>
      </w:pPr>
      <w:r w:rsidRPr="00EB0299">
        <w:rPr>
          <w:sz w:val="26"/>
          <w:szCs w:val="26"/>
        </w:rPr>
        <w:t>организации работы по реализации возложенных на него задач</w:t>
      </w:r>
      <w:r w:rsidR="00784C79" w:rsidRPr="00EB0299">
        <w:rPr>
          <w:sz w:val="26"/>
          <w:szCs w:val="26"/>
        </w:rPr>
        <w:t xml:space="preserve"> </w:t>
      </w:r>
      <w:r w:rsidRPr="00EB0299">
        <w:rPr>
          <w:sz w:val="26"/>
          <w:szCs w:val="26"/>
        </w:rPr>
        <w:t>и функций в пределах служебных полномочий.</w:t>
      </w:r>
    </w:p>
    <w:p w:rsidR="006026C0" w:rsidRPr="00EB0299" w:rsidRDefault="006026C0" w:rsidP="000D0F4F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EB0299">
        <w:rPr>
          <w:rFonts w:ascii="Times New Roman" w:hAnsi="Times New Roman" w:cs="Times New Roman"/>
          <w:sz w:val="26"/>
          <w:szCs w:val="26"/>
        </w:rPr>
        <w:t xml:space="preserve">V. Перечень вопросов, по которым </w:t>
      </w:r>
      <w:r w:rsidR="002E2C78">
        <w:rPr>
          <w:rFonts w:ascii="Times New Roman" w:hAnsi="Times New Roman" w:cs="Times New Roman"/>
          <w:sz w:val="26"/>
          <w:szCs w:val="26"/>
        </w:rPr>
        <w:t>специалист</w:t>
      </w:r>
      <w:r w:rsidRPr="00EB0299">
        <w:rPr>
          <w:rFonts w:ascii="Times New Roman" w:hAnsi="Times New Roman" w:cs="Times New Roman"/>
          <w:sz w:val="26"/>
          <w:szCs w:val="26"/>
        </w:rPr>
        <w:t xml:space="preserve"> обязан участвовать при подготовке проектов нормативных правовых актов и (или) проектов управленческих и иных решений</w:t>
      </w:r>
    </w:p>
    <w:p w:rsidR="00696859" w:rsidRPr="00EB0299" w:rsidRDefault="000625DD" w:rsidP="00157B00">
      <w:pPr>
        <w:ind w:firstLine="709"/>
        <w:jc w:val="both"/>
        <w:rPr>
          <w:sz w:val="26"/>
          <w:szCs w:val="26"/>
        </w:rPr>
      </w:pPr>
      <w:r w:rsidRPr="00EB0299">
        <w:rPr>
          <w:sz w:val="26"/>
          <w:szCs w:val="26"/>
        </w:rPr>
        <w:t>1</w:t>
      </w:r>
      <w:r w:rsidR="00696859" w:rsidRPr="00EB0299">
        <w:rPr>
          <w:sz w:val="26"/>
          <w:szCs w:val="26"/>
        </w:rPr>
        <w:t>4</w:t>
      </w:r>
      <w:r w:rsidR="006026C0" w:rsidRPr="00EB0299">
        <w:rPr>
          <w:sz w:val="26"/>
          <w:szCs w:val="26"/>
        </w:rPr>
        <w:t xml:space="preserve">. </w:t>
      </w:r>
      <w:r w:rsidR="002E2C78">
        <w:rPr>
          <w:sz w:val="26"/>
          <w:szCs w:val="26"/>
        </w:rPr>
        <w:t>Специалист</w:t>
      </w:r>
      <w:r w:rsidR="001D7C79" w:rsidRPr="00EB0299">
        <w:rPr>
          <w:sz w:val="26"/>
          <w:szCs w:val="26"/>
        </w:rPr>
        <w:t xml:space="preserve"> </w:t>
      </w:r>
      <w:r w:rsidR="00696859" w:rsidRPr="00EB0299">
        <w:rPr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6026C0" w:rsidRPr="00EB0299" w:rsidRDefault="006026C0" w:rsidP="006026C0">
      <w:pPr>
        <w:ind w:firstLine="708"/>
        <w:jc w:val="both"/>
        <w:rPr>
          <w:sz w:val="26"/>
          <w:szCs w:val="26"/>
        </w:rPr>
      </w:pPr>
      <w:r w:rsidRPr="00EB0299">
        <w:rPr>
          <w:sz w:val="26"/>
          <w:szCs w:val="26"/>
        </w:rPr>
        <w:t>управленческих и иных решений в части методологического, технического, организационного и информационного обеспечения подготовки соответствующих документов по вопросам:</w:t>
      </w:r>
    </w:p>
    <w:p w:rsidR="006026C0" w:rsidRPr="00EB0299" w:rsidRDefault="006026C0" w:rsidP="006026C0">
      <w:pPr>
        <w:ind w:firstLine="540"/>
        <w:jc w:val="both"/>
        <w:rPr>
          <w:sz w:val="26"/>
          <w:szCs w:val="26"/>
        </w:rPr>
      </w:pPr>
      <w:r w:rsidRPr="00EB0299">
        <w:rPr>
          <w:sz w:val="26"/>
          <w:szCs w:val="26"/>
        </w:rPr>
        <w:t xml:space="preserve"> </w:t>
      </w:r>
      <w:r w:rsidR="007F103E" w:rsidRPr="00EB0299">
        <w:rPr>
          <w:sz w:val="26"/>
          <w:szCs w:val="26"/>
        </w:rPr>
        <w:tab/>
      </w:r>
      <w:r w:rsidRPr="00EB0299">
        <w:rPr>
          <w:sz w:val="26"/>
          <w:szCs w:val="26"/>
        </w:rPr>
        <w:t>применения законодательства Российской Федерации о налогах и сборах;</w:t>
      </w:r>
    </w:p>
    <w:p w:rsidR="006026C0" w:rsidRPr="00EB0299" w:rsidRDefault="006026C0" w:rsidP="006026C0">
      <w:pPr>
        <w:ind w:firstLine="540"/>
        <w:jc w:val="both"/>
        <w:rPr>
          <w:sz w:val="26"/>
          <w:szCs w:val="26"/>
        </w:rPr>
      </w:pPr>
      <w:r w:rsidRPr="00EB0299">
        <w:rPr>
          <w:sz w:val="26"/>
          <w:szCs w:val="26"/>
        </w:rPr>
        <w:t xml:space="preserve"> </w:t>
      </w:r>
      <w:r w:rsidR="007F103E" w:rsidRPr="00EB0299">
        <w:rPr>
          <w:sz w:val="26"/>
          <w:szCs w:val="26"/>
        </w:rPr>
        <w:tab/>
      </w:r>
      <w:r w:rsidRPr="00EB0299">
        <w:rPr>
          <w:sz w:val="26"/>
          <w:szCs w:val="26"/>
        </w:rPr>
        <w:t>подготовки нормативных актов, утверждаемых государственными органами Санкт-Петербурга, по вопросам подведомственной сферы;</w:t>
      </w:r>
    </w:p>
    <w:p w:rsidR="006026C0" w:rsidRPr="00EB0299" w:rsidRDefault="006026C0" w:rsidP="006026C0">
      <w:pPr>
        <w:ind w:firstLine="540"/>
        <w:jc w:val="both"/>
        <w:rPr>
          <w:sz w:val="26"/>
          <w:szCs w:val="26"/>
        </w:rPr>
      </w:pPr>
      <w:r w:rsidRPr="00EB0299">
        <w:rPr>
          <w:sz w:val="26"/>
          <w:szCs w:val="26"/>
        </w:rPr>
        <w:t xml:space="preserve"> </w:t>
      </w:r>
      <w:r w:rsidR="007F103E" w:rsidRPr="00EB0299">
        <w:rPr>
          <w:sz w:val="26"/>
          <w:szCs w:val="26"/>
        </w:rPr>
        <w:tab/>
      </w:r>
      <w:r w:rsidRPr="00EB0299">
        <w:rPr>
          <w:sz w:val="26"/>
          <w:szCs w:val="26"/>
        </w:rPr>
        <w:t>иным вопросам.</w:t>
      </w:r>
    </w:p>
    <w:p w:rsidR="006026C0" w:rsidRPr="00EB0299" w:rsidRDefault="000625DD" w:rsidP="006026C0">
      <w:pPr>
        <w:ind w:firstLine="720"/>
        <w:jc w:val="both"/>
        <w:rPr>
          <w:sz w:val="26"/>
          <w:szCs w:val="26"/>
        </w:rPr>
      </w:pPr>
      <w:r w:rsidRPr="00EB0299">
        <w:rPr>
          <w:sz w:val="26"/>
          <w:szCs w:val="26"/>
        </w:rPr>
        <w:t>1</w:t>
      </w:r>
      <w:r w:rsidR="00696859" w:rsidRPr="00EB0299">
        <w:rPr>
          <w:sz w:val="26"/>
          <w:szCs w:val="26"/>
        </w:rPr>
        <w:t>5</w:t>
      </w:r>
      <w:r w:rsidR="006026C0" w:rsidRPr="00EB0299">
        <w:rPr>
          <w:sz w:val="26"/>
          <w:szCs w:val="26"/>
        </w:rPr>
        <w:t xml:space="preserve">. </w:t>
      </w:r>
      <w:r w:rsidR="002E2C78">
        <w:rPr>
          <w:sz w:val="26"/>
          <w:szCs w:val="26"/>
        </w:rPr>
        <w:t>Специалист</w:t>
      </w:r>
      <w:r w:rsidR="006026C0" w:rsidRPr="00EB0299">
        <w:rPr>
          <w:sz w:val="26"/>
          <w:szCs w:val="26"/>
        </w:rPr>
        <w:t xml:space="preserve"> </w:t>
      </w:r>
      <w:r w:rsidR="00696859" w:rsidRPr="00EB0299">
        <w:rPr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</w:t>
      </w:r>
      <w:r w:rsidR="006026C0" w:rsidRPr="00EB0299">
        <w:rPr>
          <w:sz w:val="26"/>
          <w:szCs w:val="26"/>
        </w:rPr>
        <w:t>:</w:t>
      </w:r>
    </w:p>
    <w:p w:rsidR="006026C0" w:rsidRPr="00EB0299" w:rsidRDefault="00481D68" w:rsidP="006026C0">
      <w:pPr>
        <w:ind w:firstLine="720"/>
        <w:jc w:val="both"/>
        <w:rPr>
          <w:sz w:val="26"/>
          <w:szCs w:val="26"/>
        </w:rPr>
      </w:pPr>
      <w:r w:rsidRPr="00EB0299">
        <w:rPr>
          <w:sz w:val="26"/>
          <w:szCs w:val="26"/>
        </w:rPr>
        <w:t>п</w:t>
      </w:r>
      <w:r w:rsidR="006026C0" w:rsidRPr="00EB0299">
        <w:rPr>
          <w:sz w:val="26"/>
          <w:szCs w:val="26"/>
        </w:rPr>
        <w:t>одготовка информации;</w:t>
      </w:r>
    </w:p>
    <w:p w:rsidR="006026C0" w:rsidRPr="00EB0299" w:rsidRDefault="00481D68" w:rsidP="006026C0">
      <w:pPr>
        <w:ind w:firstLine="720"/>
        <w:jc w:val="both"/>
        <w:rPr>
          <w:sz w:val="26"/>
          <w:szCs w:val="26"/>
        </w:rPr>
      </w:pPr>
      <w:r w:rsidRPr="00EB0299">
        <w:rPr>
          <w:sz w:val="26"/>
          <w:szCs w:val="26"/>
        </w:rPr>
        <w:t>а</w:t>
      </w:r>
      <w:r w:rsidR="006026C0" w:rsidRPr="00EB0299">
        <w:rPr>
          <w:sz w:val="26"/>
          <w:szCs w:val="26"/>
        </w:rPr>
        <w:t>нализ факторов, влияющих на содержание проекта;</w:t>
      </w:r>
    </w:p>
    <w:p w:rsidR="006026C0" w:rsidRPr="00EB0299" w:rsidRDefault="00481D68" w:rsidP="006026C0">
      <w:pPr>
        <w:ind w:firstLine="720"/>
        <w:jc w:val="both"/>
        <w:rPr>
          <w:sz w:val="26"/>
          <w:szCs w:val="26"/>
        </w:rPr>
      </w:pPr>
      <w:r w:rsidRPr="00EB0299">
        <w:rPr>
          <w:sz w:val="26"/>
          <w:szCs w:val="26"/>
        </w:rPr>
        <w:t>р</w:t>
      </w:r>
      <w:r w:rsidR="006026C0" w:rsidRPr="00EB0299">
        <w:rPr>
          <w:sz w:val="26"/>
          <w:szCs w:val="26"/>
        </w:rPr>
        <w:t>азработка и оценка возможных вариантов, выбор наиболее приемлемого варианта проекта;</w:t>
      </w:r>
    </w:p>
    <w:p w:rsidR="006026C0" w:rsidRPr="00EB0299" w:rsidRDefault="00481D68" w:rsidP="006026C0">
      <w:pPr>
        <w:ind w:firstLine="720"/>
        <w:jc w:val="both"/>
        <w:rPr>
          <w:sz w:val="26"/>
          <w:szCs w:val="26"/>
        </w:rPr>
      </w:pPr>
      <w:r w:rsidRPr="00EB0299">
        <w:rPr>
          <w:sz w:val="26"/>
          <w:szCs w:val="26"/>
        </w:rPr>
        <w:t>у</w:t>
      </w:r>
      <w:r w:rsidR="006026C0" w:rsidRPr="00EB0299">
        <w:rPr>
          <w:sz w:val="26"/>
          <w:szCs w:val="26"/>
        </w:rPr>
        <w:t>частие в обсуждении проекта.</w:t>
      </w:r>
    </w:p>
    <w:p w:rsidR="00157B00" w:rsidRPr="00EB0299" w:rsidRDefault="006026C0" w:rsidP="00157B00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EB0299">
        <w:rPr>
          <w:rFonts w:ascii="Times New Roman" w:hAnsi="Times New Roman" w:cs="Times New Roman"/>
          <w:sz w:val="26"/>
          <w:szCs w:val="26"/>
        </w:rPr>
        <w:t>VI. Сроки и процедуры по</w:t>
      </w:r>
      <w:r w:rsidR="00157B00" w:rsidRPr="00EB0299">
        <w:rPr>
          <w:rFonts w:ascii="Times New Roman" w:hAnsi="Times New Roman" w:cs="Times New Roman"/>
          <w:sz w:val="26"/>
          <w:szCs w:val="26"/>
        </w:rPr>
        <w:t>дготовки, рассмотрения проектов</w:t>
      </w:r>
    </w:p>
    <w:p w:rsidR="00157B00" w:rsidRPr="00EB0299" w:rsidRDefault="006026C0" w:rsidP="00157B00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EB0299">
        <w:rPr>
          <w:rFonts w:ascii="Times New Roman" w:hAnsi="Times New Roman" w:cs="Times New Roman"/>
          <w:sz w:val="26"/>
          <w:szCs w:val="26"/>
        </w:rPr>
        <w:t xml:space="preserve">управленческих и иных </w:t>
      </w:r>
      <w:r w:rsidR="00157B00" w:rsidRPr="00EB0299">
        <w:rPr>
          <w:rFonts w:ascii="Times New Roman" w:hAnsi="Times New Roman" w:cs="Times New Roman"/>
          <w:sz w:val="26"/>
          <w:szCs w:val="26"/>
        </w:rPr>
        <w:t>решений, порядок согласования и</w:t>
      </w:r>
    </w:p>
    <w:p w:rsidR="006026C0" w:rsidRPr="00EB0299" w:rsidRDefault="006026C0" w:rsidP="00157B00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EB0299">
        <w:rPr>
          <w:rFonts w:ascii="Times New Roman" w:hAnsi="Times New Roman" w:cs="Times New Roman"/>
          <w:sz w:val="26"/>
          <w:szCs w:val="26"/>
        </w:rPr>
        <w:t>принятия данных решений</w:t>
      </w:r>
    </w:p>
    <w:p w:rsidR="00595E8B" w:rsidRPr="00EB0299" w:rsidRDefault="006026C0" w:rsidP="00595E8B">
      <w:pPr>
        <w:ind w:firstLine="720"/>
        <w:jc w:val="both"/>
        <w:rPr>
          <w:sz w:val="26"/>
          <w:szCs w:val="26"/>
        </w:rPr>
      </w:pPr>
      <w:r w:rsidRPr="00EB0299">
        <w:rPr>
          <w:sz w:val="26"/>
          <w:szCs w:val="26"/>
        </w:rPr>
        <w:t>1</w:t>
      </w:r>
      <w:r w:rsidR="00696859" w:rsidRPr="00EB0299">
        <w:rPr>
          <w:sz w:val="26"/>
          <w:szCs w:val="26"/>
        </w:rPr>
        <w:t>6</w:t>
      </w:r>
      <w:r w:rsidRPr="00EB0299">
        <w:rPr>
          <w:sz w:val="26"/>
          <w:szCs w:val="26"/>
        </w:rPr>
        <w:t xml:space="preserve">. </w:t>
      </w:r>
      <w:r w:rsidR="00595E8B" w:rsidRPr="00EB0299">
        <w:rPr>
          <w:sz w:val="26"/>
          <w:szCs w:val="26"/>
        </w:rPr>
        <w:t xml:space="preserve">В соответствии со своими должностными обязанностями </w:t>
      </w:r>
      <w:r w:rsidR="002E2C78">
        <w:rPr>
          <w:sz w:val="26"/>
          <w:szCs w:val="26"/>
        </w:rPr>
        <w:t>специалист</w:t>
      </w:r>
      <w:r w:rsidR="009E0785" w:rsidRPr="00EB0299">
        <w:rPr>
          <w:sz w:val="26"/>
          <w:szCs w:val="26"/>
        </w:rPr>
        <w:t xml:space="preserve"> </w:t>
      </w:r>
      <w:r w:rsidR="00595E8B" w:rsidRPr="00EB0299">
        <w:rPr>
          <w:sz w:val="26"/>
          <w:szCs w:val="26"/>
        </w:rPr>
        <w:t>принимает решения в сроки, установленные законодательными</w:t>
      </w:r>
      <w:r w:rsidR="00696859" w:rsidRPr="00EB0299">
        <w:rPr>
          <w:sz w:val="26"/>
          <w:szCs w:val="26"/>
        </w:rPr>
        <w:t xml:space="preserve"> и</w:t>
      </w:r>
      <w:r w:rsidR="00595E8B" w:rsidRPr="00EB0299">
        <w:rPr>
          <w:sz w:val="26"/>
          <w:szCs w:val="26"/>
        </w:rPr>
        <w:t xml:space="preserve"> иными нормативными правовыми актами Российской Федерации</w:t>
      </w:r>
      <w:r w:rsidR="00696859" w:rsidRPr="00EB0299">
        <w:rPr>
          <w:sz w:val="26"/>
          <w:szCs w:val="26"/>
        </w:rPr>
        <w:t>.</w:t>
      </w:r>
    </w:p>
    <w:p w:rsidR="006026C0" w:rsidRPr="00EB0299" w:rsidRDefault="006026C0" w:rsidP="00595E8B">
      <w:pPr>
        <w:ind w:firstLine="720"/>
        <w:jc w:val="center"/>
        <w:rPr>
          <w:b/>
          <w:sz w:val="26"/>
          <w:szCs w:val="26"/>
        </w:rPr>
      </w:pPr>
      <w:r w:rsidRPr="00EB0299">
        <w:rPr>
          <w:b/>
          <w:sz w:val="26"/>
          <w:szCs w:val="26"/>
        </w:rPr>
        <w:t>VII. Порядок служебного взаимодействия</w:t>
      </w:r>
    </w:p>
    <w:p w:rsidR="006026C0" w:rsidRPr="00EB0299" w:rsidRDefault="006026C0" w:rsidP="006026C0">
      <w:pPr>
        <w:ind w:firstLine="720"/>
        <w:jc w:val="both"/>
        <w:rPr>
          <w:sz w:val="26"/>
          <w:szCs w:val="26"/>
        </w:rPr>
      </w:pPr>
      <w:r w:rsidRPr="00EB0299">
        <w:rPr>
          <w:sz w:val="26"/>
          <w:szCs w:val="26"/>
        </w:rPr>
        <w:t>1</w:t>
      </w:r>
      <w:r w:rsidR="00696859" w:rsidRPr="00EB0299">
        <w:rPr>
          <w:sz w:val="26"/>
          <w:szCs w:val="26"/>
        </w:rPr>
        <w:t>7</w:t>
      </w:r>
      <w:r w:rsidRPr="00EB0299">
        <w:rPr>
          <w:sz w:val="26"/>
          <w:szCs w:val="26"/>
        </w:rPr>
        <w:t xml:space="preserve">. Взаимодействие </w:t>
      </w:r>
      <w:r w:rsidR="002E2C78">
        <w:rPr>
          <w:sz w:val="26"/>
          <w:szCs w:val="26"/>
        </w:rPr>
        <w:t>специалиста</w:t>
      </w:r>
      <w:r w:rsidR="001D7C79" w:rsidRPr="00EB0299">
        <w:rPr>
          <w:sz w:val="26"/>
          <w:szCs w:val="26"/>
        </w:rPr>
        <w:t xml:space="preserve"> </w:t>
      </w:r>
      <w:r w:rsidRPr="00EB0299">
        <w:rPr>
          <w:sz w:val="26"/>
          <w:szCs w:val="26"/>
        </w:rPr>
        <w:t xml:space="preserve">с федеральными государственными гражданскими служащими </w:t>
      </w:r>
      <w:r w:rsidR="005F3081">
        <w:rPr>
          <w:bCs/>
          <w:sz w:val="26"/>
          <w:szCs w:val="26"/>
        </w:rPr>
        <w:t>Инспекции</w:t>
      </w:r>
      <w:r w:rsidRPr="00EB0299">
        <w:rPr>
          <w:sz w:val="26"/>
          <w:szCs w:val="26"/>
        </w:rPr>
        <w:t>,</w:t>
      </w:r>
      <w:r w:rsidR="000C04E7" w:rsidRPr="00EB0299">
        <w:rPr>
          <w:sz w:val="26"/>
          <w:szCs w:val="26"/>
        </w:rPr>
        <w:t xml:space="preserve"> иных налоговых органов, </w:t>
      </w:r>
      <w:r w:rsidRPr="00EB0299">
        <w:rPr>
          <w:sz w:val="26"/>
          <w:szCs w:val="26"/>
        </w:rPr>
        <w:t xml:space="preserve">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r w:rsidRPr="00EB0299">
        <w:rPr>
          <w:bCs/>
          <w:sz w:val="26"/>
          <w:szCs w:val="26"/>
        </w:rPr>
        <w:t>общих принципов</w:t>
      </w:r>
      <w:r w:rsidRPr="00EB0299">
        <w:rPr>
          <w:sz w:val="26"/>
          <w:szCs w:val="26"/>
        </w:rPr>
        <w:t xml:space="preserve"> служебного поведения гражданских служащих, утвержденных </w:t>
      </w:r>
      <w:r w:rsidRPr="00EB0299">
        <w:rPr>
          <w:bCs/>
          <w:sz w:val="26"/>
          <w:szCs w:val="26"/>
        </w:rPr>
        <w:t>Указом</w:t>
      </w:r>
      <w:r w:rsidRPr="00EB0299">
        <w:rPr>
          <w:b/>
          <w:color w:val="000000"/>
          <w:sz w:val="26"/>
          <w:szCs w:val="26"/>
        </w:rPr>
        <w:t xml:space="preserve"> </w:t>
      </w:r>
      <w:r w:rsidRPr="00EB0299">
        <w:rPr>
          <w:sz w:val="26"/>
          <w:szCs w:val="26"/>
        </w:rPr>
        <w:t>Президента Российской Федерации от 12</w:t>
      </w:r>
      <w:r w:rsidR="005F3081">
        <w:rPr>
          <w:sz w:val="26"/>
          <w:szCs w:val="26"/>
        </w:rPr>
        <w:t> </w:t>
      </w:r>
      <w:r w:rsidRPr="00EB0299">
        <w:rPr>
          <w:sz w:val="26"/>
          <w:szCs w:val="26"/>
        </w:rPr>
        <w:t xml:space="preserve">августа </w:t>
      </w:r>
      <w:smartTag w:uri="urn:schemas-microsoft-com:office:smarttags" w:element="metricconverter">
        <w:smartTagPr>
          <w:attr w:name="ProductID" w:val="2002 г"/>
        </w:smartTagPr>
        <w:r w:rsidRPr="00EB0299">
          <w:rPr>
            <w:sz w:val="26"/>
            <w:szCs w:val="26"/>
          </w:rPr>
          <w:t>2002 г</w:t>
        </w:r>
      </w:smartTag>
      <w:r w:rsidRPr="00EB0299">
        <w:rPr>
          <w:sz w:val="26"/>
          <w:szCs w:val="26"/>
        </w:rPr>
        <w:t xml:space="preserve">. №  885 «Об утверждении общих принципов служебного поведения государственных служащих» и требований к служебному поведению, установленных </w:t>
      </w:r>
      <w:r w:rsidRPr="00EB0299">
        <w:rPr>
          <w:bCs/>
          <w:sz w:val="26"/>
          <w:szCs w:val="26"/>
        </w:rPr>
        <w:t>статьей 18</w:t>
      </w:r>
      <w:r w:rsidRPr="00EB0299">
        <w:rPr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EB0299">
          <w:rPr>
            <w:sz w:val="26"/>
            <w:szCs w:val="26"/>
          </w:rPr>
          <w:t>2004 г</w:t>
        </w:r>
      </w:smartTag>
      <w:r w:rsidRPr="00EB0299">
        <w:rPr>
          <w:sz w:val="26"/>
          <w:szCs w:val="26"/>
        </w:rPr>
        <w:t>. № 79-ФЗ</w:t>
      </w:r>
      <w:r w:rsidR="002E2C78">
        <w:rPr>
          <w:sz w:val="26"/>
          <w:szCs w:val="26"/>
        </w:rPr>
        <w:t xml:space="preserve"> </w:t>
      </w:r>
      <w:r w:rsidR="00EB0299">
        <w:rPr>
          <w:sz w:val="26"/>
          <w:szCs w:val="26"/>
        </w:rPr>
        <w:t>«</w:t>
      </w:r>
      <w:r w:rsidRPr="00EB0299">
        <w:rPr>
          <w:sz w:val="26"/>
          <w:szCs w:val="26"/>
        </w:rPr>
        <w:t xml:space="preserve">О государственной гражданской </w:t>
      </w:r>
      <w:r w:rsidRPr="00EB0299">
        <w:rPr>
          <w:sz w:val="26"/>
          <w:szCs w:val="26"/>
        </w:rPr>
        <w:lastRenderedPageBreak/>
        <w:t>службе Российской Федерации</w:t>
      </w:r>
      <w:r w:rsidR="00EB0299">
        <w:rPr>
          <w:sz w:val="26"/>
          <w:szCs w:val="26"/>
        </w:rPr>
        <w:t>»</w:t>
      </w:r>
      <w:r w:rsidRPr="00EB0299">
        <w:rPr>
          <w:sz w:val="26"/>
          <w:szCs w:val="26"/>
        </w:rPr>
        <w:t>, а также в соответствии</w:t>
      </w:r>
      <w:r w:rsidR="002E2C78">
        <w:rPr>
          <w:sz w:val="26"/>
          <w:szCs w:val="26"/>
        </w:rPr>
        <w:t xml:space="preserve"> </w:t>
      </w:r>
      <w:r w:rsidRPr="00EB0299">
        <w:rPr>
          <w:sz w:val="26"/>
          <w:szCs w:val="26"/>
        </w:rPr>
        <w:t>с иными нормативными правовыми актами Российской Федерации и приказами (распоряжениями) ФНС России.</w:t>
      </w:r>
    </w:p>
    <w:p w:rsidR="00157B00" w:rsidRPr="00EB0299" w:rsidRDefault="006026C0" w:rsidP="00157B00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EB0299">
        <w:rPr>
          <w:rFonts w:ascii="Times New Roman" w:hAnsi="Times New Roman" w:cs="Times New Roman"/>
          <w:sz w:val="26"/>
          <w:szCs w:val="26"/>
        </w:rPr>
        <w:t>VIII. Перечень государственных услуг, оказываемых гражданам и организациям</w:t>
      </w:r>
    </w:p>
    <w:p w:rsidR="00157B00" w:rsidRPr="00EB0299" w:rsidRDefault="006026C0" w:rsidP="00157B00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EB0299">
        <w:rPr>
          <w:rFonts w:ascii="Times New Roman" w:hAnsi="Times New Roman" w:cs="Times New Roman"/>
          <w:sz w:val="26"/>
          <w:szCs w:val="26"/>
        </w:rPr>
        <w:t>в соответствии с администр</w:t>
      </w:r>
      <w:r w:rsidR="00157B00" w:rsidRPr="00EB0299">
        <w:rPr>
          <w:rFonts w:ascii="Times New Roman" w:hAnsi="Times New Roman" w:cs="Times New Roman"/>
          <w:sz w:val="26"/>
          <w:szCs w:val="26"/>
        </w:rPr>
        <w:t>ативным регламентом</w:t>
      </w:r>
    </w:p>
    <w:p w:rsidR="006026C0" w:rsidRPr="00EB0299" w:rsidRDefault="006026C0" w:rsidP="00157B00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EB0299">
        <w:rPr>
          <w:rFonts w:ascii="Times New Roman" w:hAnsi="Times New Roman" w:cs="Times New Roman"/>
          <w:sz w:val="26"/>
          <w:szCs w:val="26"/>
        </w:rPr>
        <w:t>Федеральной налоговой службы</w:t>
      </w:r>
    </w:p>
    <w:p w:rsidR="00696859" w:rsidRPr="00EB0299" w:rsidRDefault="006026C0" w:rsidP="00157B00">
      <w:pPr>
        <w:ind w:firstLine="709"/>
        <w:jc w:val="both"/>
        <w:rPr>
          <w:rFonts w:eastAsia="Calibri"/>
          <w:sz w:val="26"/>
          <w:szCs w:val="26"/>
        </w:rPr>
      </w:pPr>
      <w:r w:rsidRPr="00EB0299">
        <w:rPr>
          <w:sz w:val="26"/>
          <w:szCs w:val="26"/>
        </w:rPr>
        <w:t>1</w:t>
      </w:r>
      <w:r w:rsidR="00696859" w:rsidRPr="00EB0299">
        <w:rPr>
          <w:sz w:val="26"/>
          <w:szCs w:val="26"/>
        </w:rPr>
        <w:t>8</w:t>
      </w:r>
      <w:r w:rsidRPr="00EB0299">
        <w:rPr>
          <w:sz w:val="26"/>
          <w:szCs w:val="26"/>
        </w:rPr>
        <w:t>. В соответствии с замещаемой должностью и в пределах функциональной компетенции</w:t>
      </w:r>
      <w:r w:rsidR="00696859" w:rsidRPr="00EB0299">
        <w:rPr>
          <w:sz w:val="26"/>
          <w:szCs w:val="26"/>
        </w:rPr>
        <w:t>,</w:t>
      </w:r>
      <w:r w:rsidRPr="00EB0299">
        <w:rPr>
          <w:sz w:val="26"/>
          <w:szCs w:val="26"/>
        </w:rPr>
        <w:t xml:space="preserve"> </w:t>
      </w:r>
      <w:r w:rsidR="002E2C78">
        <w:rPr>
          <w:sz w:val="26"/>
          <w:szCs w:val="26"/>
        </w:rPr>
        <w:t>специалист</w:t>
      </w:r>
      <w:r w:rsidRPr="00EB0299">
        <w:rPr>
          <w:sz w:val="26"/>
          <w:szCs w:val="26"/>
        </w:rPr>
        <w:t xml:space="preserve"> </w:t>
      </w:r>
      <w:r w:rsidR="00696859" w:rsidRPr="00EB0299">
        <w:rPr>
          <w:rFonts w:eastAsia="Calibri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bookmarkStart w:id="0" w:name="_GoBack"/>
      <w:r w:rsidR="000C04E7" w:rsidRPr="00EB0299">
        <w:rPr>
          <w:bCs/>
          <w:sz w:val="26"/>
          <w:szCs w:val="26"/>
        </w:rPr>
        <w:t>МИ ФНС</w:t>
      </w:r>
      <w:r w:rsidR="000257B3">
        <w:rPr>
          <w:bCs/>
          <w:sz w:val="26"/>
          <w:szCs w:val="26"/>
        </w:rPr>
        <w:t xml:space="preserve"> </w:t>
      </w:r>
      <w:bookmarkEnd w:id="0"/>
      <w:r w:rsidR="000257B3">
        <w:rPr>
          <w:sz w:val="26"/>
          <w:szCs w:val="26"/>
        </w:rPr>
        <w:t>России по Северо-Западному федеральному округу</w:t>
      </w:r>
      <w:r w:rsidR="00696859" w:rsidRPr="00EB0299">
        <w:rPr>
          <w:rFonts w:eastAsia="Calibri"/>
          <w:sz w:val="26"/>
          <w:szCs w:val="26"/>
        </w:rPr>
        <w:t>:</w:t>
      </w:r>
    </w:p>
    <w:p w:rsidR="006026C0" w:rsidRPr="00EB0299" w:rsidRDefault="006026C0" w:rsidP="006026C0">
      <w:pPr>
        <w:ind w:firstLine="708"/>
        <w:jc w:val="both"/>
        <w:rPr>
          <w:sz w:val="26"/>
          <w:szCs w:val="26"/>
        </w:rPr>
      </w:pPr>
      <w:r w:rsidRPr="00EB0299">
        <w:rPr>
          <w:sz w:val="26"/>
          <w:szCs w:val="26"/>
        </w:rPr>
        <w:t>информирование (в том числе в письменной форме) налогоплательщиков</w:t>
      </w:r>
      <w:r w:rsidR="004C4733">
        <w:rPr>
          <w:sz w:val="26"/>
          <w:szCs w:val="26"/>
        </w:rPr>
        <w:br/>
      </w:r>
      <w:r w:rsidRPr="00EB0299">
        <w:rPr>
          <w:sz w:val="26"/>
          <w:szCs w:val="26"/>
        </w:rPr>
        <w:t>о действующих налогах и сборах, законодательстве о налогах и сборах</w:t>
      </w:r>
      <w:r w:rsidR="004C4733">
        <w:rPr>
          <w:sz w:val="26"/>
          <w:szCs w:val="26"/>
        </w:rPr>
        <w:t xml:space="preserve"> и принятых</w:t>
      </w:r>
      <w:r w:rsidR="004C4733">
        <w:rPr>
          <w:sz w:val="26"/>
          <w:szCs w:val="26"/>
        </w:rPr>
        <w:br/>
      </w:r>
      <w:r w:rsidRPr="00EB0299">
        <w:rPr>
          <w:sz w:val="26"/>
          <w:szCs w:val="26"/>
        </w:rPr>
        <w:t>в соответствии с ним нормативных правовых актах, о порядке исчисления и уплаты налогов</w:t>
      </w:r>
      <w:r w:rsidR="004C4733">
        <w:rPr>
          <w:sz w:val="26"/>
          <w:szCs w:val="26"/>
        </w:rPr>
        <w:br/>
      </w:r>
      <w:r w:rsidRPr="00EB0299">
        <w:rPr>
          <w:sz w:val="26"/>
          <w:szCs w:val="26"/>
        </w:rPr>
        <w:t>и сборов, правах и обязанностях налогоплательщиков, полномочиях налогов</w:t>
      </w:r>
      <w:r w:rsidR="00595E8B" w:rsidRPr="00EB0299">
        <w:rPr>
          <w:sz w:val="26"/>
          <w:szCs w:val="26"/>
        </w:rPr>
        <w:t>ых органов</w:t>
      </w:r>
      <w:r w:rsidR="004C4733">
        <w:rPr>
          <w:sz w:val="26"/>
          <w:szCs w:val="26"/>
        </w:rPr>
        <w:br/>
      </w:r>
      <w:r w:rsidR="00595E8B" w:rsidRPr="00EB0299">
        <w:rPr>
          <w:sz w:val="26"/>
          <w:szCs w:val="26"/>
        </w:rPr>
        <w:t>и их должностных лиц.</w:t>
      </w:r>
    </w:p>
    <w:p w:rsidR="00157B00" w:rsidRPr="00EB0299" w:rsidRDefault="006026C0" w:rsidP="00157B00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EB0299">
        <w:rPr>
          <w:rFonts w:ascii="Times New Roman" w:hAnsi="Times New Roman" w:cs="Times New Roman"/>
          <w:sz w:val="26"/>
          <w:szCs w:val="26"/>
        </w:rPr>
        <w:t>IX. Показатели э</w:t>
      </w:r>
      <w:r w:rsidR="00157B00" w:rsidRPr="00EB0299">
        <w:rPr>
          <w:rFonts w:ascii="Times New Roman" w:hAnsi="Times New Roman" w:cs="Times New Roman"/>
          <w:sz w:val="26"/>
          <w:szCs w:val="26"/>
        </w:rPr>
        <w:t>ффективности и результативности</w:t>
      </w:r>
    </w:p>
    <w:p w:rsidR="006026C0" w:rsidRPr="00EB0299" w:rsidRDefault="006026C0" w:rsidP="00157B00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EB0299">
        <w:rPr>
          <w:rFonts w:ascii="Times New Roman" w:hAnsi="Times New Roman" w:cs="Times New Roman"/>
          <w:sz w:val="26"/>
          <w:szCs w:val="26"/>
        </w:rPr>
        <w:t>профессиональной служебной деятельности</w:t>
      </w:r>
    </w:p>
    <w:p w:rsidR="006026C0" w:rsidRPr="00EB0299" w:rsidRDefault="006026C0" w:rsidP="006026C0">
      <w:pPr>
        <w:ind w:firstLine="720"/>
        <w:jc w:val="both"/>
        <w:rPr>
          <w:sz w:val="26"/>
          <w:szCs w:val="26"/>
        </w:rPr>
      </w:pPr>
      <w:r w:rsidRPr="00EB0299">
        <w:rPr>
          <w:sz w:val="26"/>
          <w:szCs w:val="26"/>
        </w:rPr>
        <w:t>1</w:t>
      </w:r>
      <w:r w:rsidR="00FB518E" w:rsidRPr="00EB0299">
        <w:rPr>
          <w:sz w:val="26"/>
          <w:szCs w:val="26"/>
        </w:rPr>
        <w:t>9</w:t>
      </w:r>
      <w:r w:rsidRPr="00EB0299">
        <w:rPr>
          <w:sz w:val="26"/>
          <w:szCs w:val="26"/>
        </w:rPr>
        <w:t xml:space="preserve">. Эффективность </w:t>
      </w:r>
      <w:r w:rsidR="00FB518E" w:rsidRPr="00EB0299">
        <w:rPr>
          <w:sz w:val="26"/>
          <w:szCs w:val="26"/>
        </w:rPr>
        <w:t xml:space="preserve">и результативность </w:t>
      </w:r>
      <w:r w:rsidRPr="00EB0299">
        <w:rPr>
          <w:sz w:val="26"/>
          <w:szCs w:val="26"/>
        </w:rPr>
        <w:t xml:space="preserve">профессиональной служебной деятельности </w:t>
      </w:r>
      <w:r w:rsidR="002E2C78">
        <w:rPr>
          <w:sz w:val="26"/>
          <w:szCs w:val="26"/>
        </w:rPr>
        <w:t>специалиста</w:t>
      </w:r>
      <w:r w:rsidRPr="00EB0299">
        <w:rPr>
          <w:sz w:val="26"/>
          <w:szCs w:val="26"/>
        </w:rPr>
        <w:t xml:space="preserve"> оценивается по следующим показателям:</w:t>
      </w:r>
    </w:p>
    <w:p w:rsidR="006026C0" w:rsidRPr="00EB0299" w:rsidRDefault="006026C0" w:rsidP="006026C0">
      <w:pPr>
        <w:ind w:firstLine="720"/>
        <w:jc w:val="both"/>
        <w:rPr>
          <w:sz w:val="26"/>
          <w:szCs w:val="26"/>
        </w:rPr>
      </w:pPr>
      <w:r w:rsidRPr="00EB0299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6026C0" w:rsidRPr="00EB0299" w:rsidRDefault="006026C0" w:rsidP="006026C0">
      <w:pPr>
        <w:ind w:firstLine="720"/>
        <w:jc w:val="both"/>
        <w:rPr>
          <w:sz w:val="26"/>
          <w:szCs w:val="26"/>
        </w:rPr>
      </w:pPr>
      <w:r w:rsidRPr="00EB0299">
        <w:rPr>
          <w:sz w:val="26"/>
          <w:szCs w:val="26"/>
        </w:rPr>
        <w:t>своевременности и оперативности выполнения поручений;</w:t>
      </w:r>
    </w:p>
    <w:p w:rsidR="006026C0" w:rsidRPr="00EB0299" w:rsidRDefault="006026C0" w:rsidP="006026C0">
      <w:pPr>
        <w:ind w:firstLine="720"/>
        <w:jc w:val="both"/>
        <w:rPr>
          <w:sz w:val="26"/>
          <w:szCs w:val="26"/>
        </w:rPr>
      </w:pPr>
      <w:r w:rsidRPr="00EB0299">
        <w:rPr>
          <w:sz w:val="26"/>
          <w:szCs w:val="26"/>
        </w:rPr>
        <w:t>качеству выполненной работы (подготовке документов в соответствии</w:t>
      </w:r>
      <w:r w:rsidR="00EB0299">
        <w:rPr>
          <w:sz w:val="26"/>
          <w:szCs w:val="26"/>
        </w:rPr>
        <w:br/>
      </w:r>
      <w:r w:rsidRPr="00EB0299">
        <w:rPr>
          <w:sz w:val="26"/>
          <w:szCs w:val="26"/>
        </w:rPr>
        <w:t>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026C0" w:rsidRPr="00EB0299" w:rsidRDefault="006026C0" w:rsidP="006026C0">
      <w:pPr>
        <w:ind w:firstLine="720"/>
        <w:jc w:val="both"/>
        <w:rPr>
          <w:sz w:val="26"/>
          <w:szCs w:val="26"/>
        </w:rPr>
      </w:pPr>
      <w:r w:rsidRPr="00EB0299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026C0" w:rsidRPr="00EB0299" w:rsidRDefault="006026C0" w:rsidP="006026C0">
      <w:pPr>
        <w:ind w:firstLine="720"/>
        <w:jc w:val="both"/>
        <w:rPr>
          <w:sz w:val="26"/>
          <w:szCs w:val="26"/>
        </w:rPr>
      </w:pPr>
      <w:r w:rsidRPr="00EB0299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026C0" w:rsidRPr="00EB0299" w:rsidRDefault="006026C0" w:rsidP="006026C0">
      <w:pPr>
        <w:ind w:firstLine="720"/>
        <w:jc w:val="both"/>
        <w:rPr>
          <w:sz w:val="26"/>
          <w:szCs w:val="26"/>
        </w:rPr>
      </w:pPr>
      <w:r w:rsidRPr="00EB0299">
        <w:rPr>
          <w:sz w:val="26"/>
          <w:szCs w:val="26"/>
        </w:rPr>
        <w:t>творческому подходу к решению поставленных задач, способности быстро адаптироваться к новым условиям и требованиям;</w:t>
      </w:r>
    </w:p>
    <w:p w:rsidR="006026C0" w:rsidRPr="00EB0299" w:rsidRDefault="006026C0" w:rsidP="006026C0">
      <w:pPr>
        <w:ind w:firstLine="720"/>
        <w:jc w:val="both"/>
        <w:rPr>
          <w:sz w:val="26"/>
          <w:szCs w:val="26"/>
        </w:rPr>
      </w:pPr>
      <w:r w:rsidRPr="00EB0299">
        <w:rPr>
          <w:sz w:val="26"/>
          <w:szCs w:val="26"/>
        </w:rPr>
        <w:t>осознанию ответственности за последствия своих действий.</w:t>
      </w:r>
    </w:p>
    <w:p w:rsidR="006026C0" w:rsidRDefault="006026C0" w:rsidP="006026C0">
      <w:pPr>
        <w:ind w:firstLine="720"/>
        <w:jc w:val="both"/>
        <w:rPr>
          <w:sz w:val="26"/>
          <w:szCs w:val="26"/>
        </w:rPr>
      </w:pPr>
    </w:p>
    <w:sectPr w:rsidR="006026C0" w:rsidSect="0036151D">
      <w:headerReference w:type="default" r:id="rId13"/>
      <w:pgSz w:w="11906" w:h="16838"/>
      <w:pgMar w:top="567" w:right="680" w:bottom="567" w:left="70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157E" w:rsidRDefault="0003157E" w:rsidP="0036151D">
      <w:r>
        <w:separator/>
      </w:r>
    </w:p>
  </w:endnote>
  <w:endnote w:type="continuationSeparator" w:id="0">
    <w:p w:rsidR="0003157E" w:rsidRDefault="0003157E" w:rsidP="003615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157E" w:rsidRDefault="0003157E" w:rsidP="0036151D">
      <w:r>
        <w:separator/>
      </w:r>
    </w:p>
  </w:footnote>
  <w:footnote w:type="continuationSeparator" w:id="0">
    <w:p w:rsidR="0003157E" w:rsidRDefault="0003157E" w:rsidP="003615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151D" w:rsidRDefault="0003157E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1C76E9">
      <w:rPr>
        <w:noProof/>
      </w:rPr>
      <w:t>5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1C0ACF"/>
    <w:multiLevelType w:val="hybridMultilevel"/>
    <w:tmpl w:val="CD12BCA0"/>
    <w:lvl w:ilvl="0" w:tplc="D6F2A5EC">
      <w:start w:val="1"/>
      <w:numFmt w:val="decimal"/>
      <w:lvlText w:val="%1."/>
      <w:lvlJc w:val="left"/>
      <w:pPr>
        <w:ind w:left="183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3B46E17"/>
    <w:multiLevelType w:val="hybridMultilevel"/>
    <w:tmpl w:val="D77C3A76"/>
    <w:lvl w:ilvl="0" w:tplc="11147272">
      <w:start w:val="1"/>
      <w:numFmt w:val="upperRoman"/>
      <w:pStyle w:val="a"/>
      <w:lvlText w:val="%1."/>
      <w:lvlJc w:val="right"/>
      <w:pPr>
        <w:tabs>
          <w:tab w:val="num" w:pos="720"/>
        </w:tabs>
        <w:ind w:left="720" w:hanging="180"/>
      </w:pPr>
    </w:lvl>
    <w:lvl w:ilvl="1" w:tplc="004CBCC8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E210361A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DC02FB5E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CE8EC1BE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33A25F1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C72FCD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0680A33C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B86C9B4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num w:numId="1">
    <w:abstractNumId w:val="1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C210A"/>
    <w:rsid w:val="00004F7E"/>
    <w:rsid w:val="00005775"/>
    <w:rsid w:val="00007BA5"/>
    <w:rsid w:val="00015A57"/>
    <w:rsid w:val="00020038"/>
    <w:rsid w:val="00023E17"/>
    <w:rsid w:val="000257B3"/>
    <w:rsid w:val="00027971"/>
    <w:rsid w:val="0003157E"/>
    <w:rsid w:val="00033013"/>
    <w:rsid w:val="00040A28"/>
    <w:rsid w:val="00042710"/>
    <w:rsid w:val="00047DB3"/>
    <w:rsid w:val="00051A24"/>
    <w:rsid w:val="00051FE6"/>
    <w:rsid w:val="00056728"/>
    <w:rsid w:val="00057251"/>
    <w:rsid w:val="0005798E"/>
    <w:rsid w:val="0006221A"/>
    <w:rsid w:val="000625DD"/>
    <w:rsid w:val="00062696"/>
    <w:rsid w:val="000655DF"/>
    <w:rsid w:val="00065FD3"/>
    <w:rsid w:val="000675A4"/>
    <w:rsid w:val="0007046B"/>
    <w:rsid w:val="00073162"/>
    <w:rsid w:val="000737DD"/>
    <w:rsid w:val="000742B5"/>
    <w:rsid w:val="000743F4"/>
    <w:rsid w:val="00077C8C"/>
    <w:rsid w:val="00077D3C"/>
    <w:rsid w:val="00084383"/>
    <w:rsid w:val="0008589D"/>
    <w:rsid w:val="00086587"/>
    <w:rsid w:val="00086B7F"/>
    <w:rsid w:val="000913D2"/>
    <w:rsid w:val="00091F5F"/>
    <w:rsid w:val="000926B5"/>
    <w:rsid w:val="00095593"/>
    <w:rsid w:val="000A197D"/>
    <w:rsid w:val="000A32D1"/>
    <w:rsid w:val="000A7E97"/>
    <w:rsid w:val="000B07E2"/>
    <w:rsid w:val="000B1159"/>
    <w:rsid w:val="000B31C9"/>
    <w:rsid w:val="000C04E7"/>
    <w:rsid w:val="000C3BA1"/>
    <w:rsid w:val="000C58DE"/>
    <w:rsid w:val="000C615C"/>
    <w:rsid w:val="000D0F4F"/>
    <w:rsid w:val="000D1E24"/>
    <w:rsid w:val="000D43B9"/>
    <w:rsid w:val="000D4A6D"/>
    <w:rsid w:val="000D5577"/>
    <w:rsid w:val="000D5EF0"/>
    <w:rsid w:val="000E11EE"/>
    <w:rsid w:val="000E4933"/>
    <w:rsid w:val="000E5B95"/>
    <w:rsid w:val="000E6EC2"/>
    <w:rsid w:val="000E7268"/>
    <w:rsid w:val="000F09EC"/>
    <w:rsid w:val="000F39E2"/>
    <w:rsid w:val="000F77FA"/>
    <w:rsid w:val="00106D87"/>
    <w:rsid w:val="00116F29"/>
    <w:rsid w:val="0011720B"/>
    <w:rsid w:val="00121EBE"/>
    <w:rsid w:val="00122AA4"/>
    <w:rsid w:val="00123805"/>
    <w:rsid w:val="00124D61"/>
    <w:rsid w:val="0013015F"/>
    <w:rsid w:val="00131126"/>
    <w:rsid w:val="00131574"/>
    <w:rsid w:val="001321F3"/>
    <w:rsid w:val="001342CC"/>
    <w:rsid w:val="00134CA1"/>
    <w:rsid w:val="00134D09"/>
    <w:rsid w:val="0014139E"/>
    <w:rsid w:val="001413B9"/>
    <w:rsid w:val="001424A4"/>
    <w:rsid w:val="001544AF"/>
    <w:rsid w:val="00156D59"/>
    <w:rsid w:val="00157490"/>
    <w:rsid w:val="00157B00"/>
    <w:rsid w:val="00163707"/>
    <w:rsid w:val="00165485"/>
    <w:rsid w:val="00170A1B"/>
    <w:rsid w:val="001757C5"/>
    <w:rsid w:val="00180284"/>
    <w:rsid w:val="001814AD"/>
    <w:rsid w:val="00181A72"/>
    <w:rsid w:val="00183F8C"/>
    <w:rsid w:val="001865CE"/>
    <w:rsid w:val="00190B29"/>
    <w:rsid w:val="001922B8"/>
    <w:rsid w:val="00197862"/>
    <w:rsid w:val="001A51D3"/>
    <w:rsid w:val="001A5526"/>
    <w:rsid w:val="001A7D1A"/>
    <w:rsid w:val="001C1142"/>
    <w:rsid w:val="001C76E9"/>
    <w:rsid w:val="001D0B49"/>
    <w:rsid w:val="001D171E"/>
    <w:rsid w:val="001D7C79"/>
    <w:rsid w:val="001D7E96"/>
    <w:rsid w:val="001E29AC"/>
    <w:rsid w:val="001E4A3C"/>
    <w:rsid w:val="001E7546"/>
    <w:rsid w:val="001F713D"/>
    <w:rsid w:val="00201AC9"/>
    <w:rsid w:val="00206620"/>
    <w:rsid w:val="00207432"/>
    <w:rsid w:val="0021049A"/>
    <w:rsid w:val="002105F9"/>
    <w:rsid w:val="0021076D"/>
    <w:rsid w:val="002166E1"/>
    <w:rsid w:val="002166E8"/>
    <w:rsid w:val="00221021"/>
    <w:rsid w:val="00223F8F"/>
    <w:rsid w:val="00224437"/>
    <w:rsid w:val="002266F6"/>
    <w:rsid w:val="00231655"/>
    <w:rsid w:val="0023518B"/>
    <w:rsid w:val="00245411"/>
    <w:rsid w:val="00253BD0"/>
    <w:rsid w:val="00254B20"/>
    <w:rsid w:val="002578F2"/>
    <w:rsid w:val="002630DE"/>
    <w:rsid w:val="00264A83"/>
    <w:rsid w:val="002654EA"/>
    <w:rsid w:val="00271EAC"/>
    <w:rsid w:val="00275448"/>
    <w:rsid w:val="00277A5B"/>
    <w:rsid w:val="00281424"/>
    <w:rsid w:val="0028154D"/>
    <w:rsid w:val="00283D44"/>
    <w:rsid w:val="00284970"/>
    <w:rsid w:val="002950E9"/>
    <w:rsid w:val="0029588E"/>
    <w:rsid w:val="002A11EE"/>
    <w:rsid w:val="002A5077"/>
    <w:rsid w:val="002A7166"/>
    <w:rsid w:val="002C5A8A"/>
    <w:rsid w:val="002D03BC"/>
    <w:rsid w:val="002D1097"/>
    <w:rsid w:val="002D4937"/>
    <w:rsid w:val="002D4E62"/>
    <w:rsid w:val="002D5232"/>
    <w:rsid w:val="002D53B2"/>
    <w:rsid w:val="002D65E2"/>
    <w:rsid w:val="002D6E10"/>
    <w:rsid w:val="002E00BC"/>
    <w:rsid w:val="002E2C78"/>
    <w:rsid w:val="002E582A"/>
    <w:rsid w:val="002E6C0F"/>
    <w:rsid w:val="002E759F"/>
    <w:rsid w:val="002F0650"/>
    <w:rsid w:val="002F594D"/>
    <w:rsid w:val="00302173"/>
    <w:rsid w:val="0030276D"/>
    <w:rsid w:val="00303696"/>
    <w:rsid w:val="00312885"/>
    <w:rsid w:val="00313725"/>
    <w:rsid w:val="00313DAE"/>
    <w:rsid w:val="00320373"/>
    <w:rsid w:val="00322F63"/>
    <w:rsid w:val="0032454F"/>
    <w:rsid w:val="00324EB1"/>
    <w:rsid w:val="00325509"/>
    <w:rsid w:val="00330C88"/>
    <w:rsid w:val="00334940"/>
    <w:rsid w:val="00336D50"/>
    <w:rsid w:val="003465F8"/>
    <w:rsid w:val="00351D3B"/>
    <w:rsid w:val="00353A6F"/>
    <w:rsid w:val="00356372"/>
    <w:rsid w:val="0036151D"/>
    <w:rsid w:val="00361DE2"/>
    <w:rsid w:val="0036423D"/>
    <w:rsid w:val="00366082"/>
    <w:rsid w:val="00367455"/>
    <w:rsid w:val="0037794B"/>
    <w:rsid w:val="00385090"/>
    <w:rsid w:val="00385375"/>
    <w:rsid w:val="00393100"/>
    <w:rsid w:val="00395766"/>
    <w:rsid w:val="00396955"/>
    <w:rsid w:val="00397370"/>
    <w:rsid w:val="003A13FA"/>
    <w:rsid w:val="003A2537"/>
    <w:rsid w:val="003A5452"/>
    <w:rsid w:val="003A5DD6"/>
    <w:rsid w:val="003B45D5"/>
    <w:rsid w:val="003B4E66"/>
    <w:rsid w:val="003B72AB"/>
    <w:rsid w:val="003C1920"/>
    <w:rsid w:val="003C3116"/>
    <w:rsid w:val="003C34FA"/>
    <w:rsid w:val="003C5F0A"/>
    <w:rsid w:val="003C63B9"/>
    <w:rsid w:val="003D2926"/>
    <w:rsid w:val="003D4ACE"/>
    <w:rsid w:val="003E0DBB"/>
    <w:rsid w:val="003E7707"/>
    <w:rsid w:val="003E7A08"/>
    <w:rsid w:val="003F08BD"/>
    <w:rsid w:val="003F1CE8"/>
    <w:rsid w:val="003F6E10"/>
    <w:rsid w:val="003F7645"/>
    <w:rsid w:val="004023D5"/>
    <w:rsid w:val="0040514C"/>
    <w:rsid w:val="004065A3"/>
    <w:rsid w:val="00410D14"/>
    <w:rsid w:val="00411DE7"/>
    <w:rsid w:val="004173DB"/>
    <w:rsid w:val="00417E2A"/>
    <w:rsid w:val="00421F1E"/>
    <w:rsid w:val="00423329"/>
    <w:rsid w:val="00424537"/>
    <w:rsid w:val="004311FE"/>
    <w:rsid w:val="00432AF3"/>
    <w:rsid w:val="00436A55"/>
    <w:rsid w:val="00437E4A"/>
    <w:rsid w:val="0044208B"/>
    <w:rsid w:val="004424A8"/>
    <w:rsid w:val="00442DA3"/>
    <w:rsid w:val="00443621"/>
    <w:rsid w:val="00444271"/>
    <w:rsid w:val="00445DCB"/>
    <w:rsid w:val="00447B3D"/>
    <w:rsid w:val="0045396B"/>
    <w:rsid w:val="00463F53"/>
    <w:rsid w:val="0047275B"/>
    <w:rsid w:val="00472D1F"/>
    <w:rsid w:val="004731D8"/>
    <w:rsid w:val="0047397C"/>
    <w:rsid w:val="004745F4"/>
    <w:rsid w:val="00477300"/>
    <w:rsid w:val="00480D7D"/>
    <w:rsid w:val="00481D68"/>
    <w:rsid w:val="004823E0"/>
    <w:rsid w:val="00483FEF"/>
    <w:rsid w:val="00485432"/>
    <w:rsid w:val="004863C7"/>
    <w:rsid w:val="00487FE9"/>
    <w:rsid w:val="004923C3"/>
    <w:rsid w:val="004A07F7"/>
    <w:rsid w:val="004A349B"/>
    <w:rsid w:val="004A5E94"/>
    <w:rsid w:val="004B637F"/>
    <w:rsid w:val="004C0557"/>
    <w:rsid w:val="004C0C44"/>
    <w:rsid w:val="004C210A"/>
    <w:rsid w:val="004C3E6C"/>
    <w:rsid w:val="004C4733"/>
    <w:rsid w:val="004D28E5"/>
    <w:rsid w:val="004D334D"/>
    <w:rsid w:val="004D7F36"/>
    <w:rsid w:val="004E0E97"/>
    <w:rsid w:val="004E1371"/>
    <w:rsid w:val="004E35C1"/>
    <w:rsid w:val="004E60DF"/>
    <w:rsid w:val="004F2B85"/>
    <w:rsid w:val="005005E4"/>
    <w:rsid w:val="00513D85"/>
    <w:rsid w:val="00515050"/>
    <w:rsid w:val="005205E1"/>
    <w:rsid w:val="00533816"/>
    <w:rsid w:val="00537A3D"/>
    <w:rsid w:val="00545773"/>
    <w:rsid w:val="00554C6F"/>
    <w:rsid w:val="005560CF"/>
    <w:rsid w:val="005610B9"/>
    <w:rsid w:val="00564DBE"/>
    <w:rsid w:val="0057255A"/>
    <w:rsid w:val="00573686"/>
    <w:rsid w:val="00580B98"/>
    <w:rsid w:val="00584F5E"/>
    <w:rsid w:val="005879FA"/>
    <w:rsid w:val="00592D96"/>
    <w:rsid w:val="00594210"/>
    <w:rsid w:val="00594320"/>
    <w:rsid w:val="00594DD0"/>
    <w:rsid w:val="005951CC"/>
    <w:rsid w:val="00595E8B"/>
    <w:rsid w:val="00596BA3"/>
    <w:rsid w:val="005A2BD2"/>
    <w:rsid w:val="005A3AB0"/>
    <w:rsid w:val="005B5C10"/>
    <w:rsid w:val="005B603A"/>
    <w:rsid w:val="005C47D9"/>
    <w:rsid w:val="005C7789"/>
    <w:rsid w:val="005D3D93"/>
    <w:rsid w:val="005D4DE5"/>
    <w:rsid w:val="005D75EC"/>
    <w:rsid w:val="005E27F7"/>
    <w:rsid w:val="005E3B03"/>
    <w:rsid w:val="005E5175"/>
    <w:rsid w:val="005F3081"/>
    <w:rsid w:val="005F35B9"/>
    <w:rsid w:val="005F4CBF"/>
    <w:rsid w:val="005F5080"/>
    <w:rsid w:val="005F7CBC"/>
    <w:rsid w:val="0060132F"/>
    <w:rsid w:val="006026C0"/>
    <w:rsid w:val="00604398"/>
    <w:rsid w:val="00604AE2"/>
    <w:rsid w:val="00605BBC"/>
    <w:rsid w:val="00605D24"/>
    <w:rsid w:val="00614F7A"/>
    <w:rsid w:val="00617242"/>
    <w:rsid w:val="006219A5"/>
    <w:rsid w:val="00627BA3"/>
    <w:rsid w:val="00631DEE"/>
    <w:rsid w:val="006373D4"/>
    <w:rsid w:val="0063799C"/>
    <w:rsid w:val="00642CBE"/>
    <w:rsid w:val="00643707"/>
    <w:rsid w:val="00643CF4"/>
    <w:rsid w:val="006440A0"/>
    <w:rsid w:val="00645AA1"/>
    <w:rsid w:val="006478B0"/>
    <w:rsid w:val="0065105D"/>
    <w:rsid w:val="00652980"/>
    <w:rsid w:val="00652EF9"/>
    <w:rsid w:val="006572DE"/>
    <w:rsid w:val="006603D8"/>
    <w:rsid w:val="00662936"/>
    <w:rsid w:val="00663A89"/>
    <w:rsid w:val="00663AF1"/>
    <w:rsid w:val="00677773"/>
    <w:rsid w:val="00677857"/>
    <w:rsid w:val="00684A8C"/>
    <w:rsid w:val="00685D40"/>
    <w:rsid w:val="0068620C"/>
    <w:rsid w:val="006905F9"/>
    <w:rsid w:val="00696859"/>
    <w:rsid w:val="006A5B8A"/>
    <w:rsid w:val="006A656B"/>
    <w:rsid w:val="006A6E9E"/>
    <w:rsid w:val="006A7088"/>
    <w:rsid w:val="006B0350"/>
    <w:rsid w:val="006C08B1"/>
    <w:rsid w:val="006C601A"/>
    <w:rsid w:val="006D041E"/>
    <w:rsid w:val="006D58E0"/>
    <w:rsid w:val="006D700E"/>
    <w:rsid w:val="006D7166"/>
    <w:rsid w:val="006E1C8B"/>
    <w:rsid w:val="006E3536"/>
    <w:rsid w:val="006E3862"/>
    <w:rsid w:val="006E3E86"/>
    <w:rsid w:val="006E4440"/>
    <w:rsid w:val="006E5862"/>
    <w:rsid w:val="006E61F5"/>
    <w:rsid w:val="006E71B7"/>
    <w:rsid w:val="006F18CC"/>
    <w:rsid w:val="006F1973"/>
    <w:rsid w:val="006F5B4A"/>
    <w:rsid w:val="006F7FFA"/>
    <w:rsid w:val="00703C81"/>
    <w:rsid w:val="00705B94"/>
    <w:rsid w:val="00706B47"/>
    <w:rsid w:val="00706D32"/>
    <w:rsid w:val="00710F1F"/>
    <w:rsid w:val="00716940"/>
    <w:rsid w:val="00723C4F"/>
    <w:rsid w:val="007267FA"/>
    <w:rsid w:val="00726B16"/>
    <w:rsid w:val="00730137"/>
    <w:rsid w:val="00735AE5"/>
    <w:rsid w:val="00740A82"/>
    <w:rsid w:val="00743DB4"/>
    <w:rsid w:val="0074726A"/>
    <w:rsid w:val="00747D30"/>
    <w:rsid w:val="007513CD"/>
    <w:rsid w:val="00754269"/>
    <w:rsid w:val="007579B0"/>
    <w:rsid w:val="007631AE"/>
    <w:rsid w:val="007705D5"/>
    <w:rsid w:val="007772C6"/>
    <w:rsid w:val="00783FFE"/>
    <w:rsid w:val="00784852"/>
    <w:rsid w:val="007848E3"/>
    <w:rsid w:val="00784C79"/>
    <w:rsid w:val="0078518D"/>
    <w:rsid w:val="00790AA3"/>
    <w:rsid w:val="00793496"/>
    <w:rsid w:val="00794AE4"/>
    <w:rsid w:val="007A1988"/>
    <w:rsid w:val="007A6CB0"/>
    <w:rsid w:val="007B116D"/>
    <w:rsid w:val="007B32DE"/>
    <w:rsid w:val="007B4435"/>
    <w:rsid w:val="007B588F"/>
    <w:rsid w:val="007B7730"/>
    <w:rsid w:val="007B7D20"/>
    <w:rsid w:val="007D2446"/>
    <w:rsid w:val="007D360D"/>
    <w:rsid w:val="007D6A31"/>
    <w:rsid w:val="007E062D"/>
    <w:rsid w:val="007E2C2A"/>
    <w:rsid w:val="007E5CD9"/>
    <w:rsid w:val="007E732A"/>
    <w:rsid w:val="007E7822"/>
    <w:rsid w:val="007F103E"/>
    <w:rsid w:val="007F4DE8"/>
    <w:rsid w:val="007F68E4"/>
    <w:rsid w:val="007F698F"/>
    <w:rsid w:val="008013D2"/>
    <w:rsid w:val="00803305"/>
    <w:rsid w:val="00807997"/>
    <w:rsid w:val="00811318"/>
    <w:rsid w:val="00822309"/>
    <w:rsid w:val="008232D8"/>
    <w:rsid w:val="008234F2"/>
    <w:rsid w:val="008257D9"/>
    <w:rsid w:val="00826ACC"/>
    <w:rsid w:val="00834D4E"/>
    <w:rsid w:val="00837354"/>
    <w:rsid w:val="008374F1"/>
    <w:rsid w:val="00843889"/>
    <w:rsid w:val="00843A90"/>
    <w:rsid w:val="00844BAF"/>
    <w:rsid w:val="008459B4"/>
    <w:rsid w:val="00850B25"/>
    <w:rsid w:val="00852C97"/>
    <w:rsid w:val="00855CF2"/>
    <w:rsid w:val="008603C8"/>
    <w:rsid w:val="00860BAE"/>
    <w:rsid w:val="0086690D"/>
    <w:rsid w:val="00866C18"/>
    <w:rsid w:val="00872D18"/>
    <w:rsid w:val="00873BBE"/>
    <w:rsid w:val="00874817"/>
    <w:rsid w:val="00874E5A"/>
    <w:rsid w:val="00875457"/>
    <w:rsid w:val="00876839"/>
    <w:rsid w:val="00880DAB"/>
    <w:rsid w:val="0088413E"/>
    <w:rsid w:val="0088499E"/>
    <w:rsid w:val="0089696C"/>
    <w:rsid w:val="008A05A2"/>
    <w:rsid w:val="008A19D7"/>
    <w:rsid w:val="008A3F0B"/>
    <w:rsid w:val="008A4576"/>
    <w:rsid w:val="008A6031"/>
    <w:rsid w:val="008A6F3C"/>
    <w:rsid w:val="008A6F9A"/>
    <w:rsid w:val="008B7D60"/>
    <w:rsid w:val="008C1ABC"/>
    <w:rsid w:val="008C2E60"/>
    <w:rsid w:val="008C38AB"/>
    <w:rsid w:val="008C569B"/>
    <w:rsid w:val="008C6EB6"/>
    <w:rsid w:val="008C7921"/>
    <w:rsid w:val="008C7AE3"/>
    <w:rsid w:val="008D09B9"/>
    <w:rsid w:val="008D0C3C"/>
    <w:rsid w:val="008D1CC1"/>
    <w:rsid w:val="008D25DB"/>
    <w:rsid w:val="008D6559"/>
    <w:rsid w:val="008D7F21"/>
    <w:rsid w:val="008E0EC9"/>
    <w:rsid w:val="008E11DC"/>
    <w:rsid w:val="008E355B"/>
    <w:rsid w:val="008E3595"/>
    <w:rsid w:val="008E3C15"/>
    <w:rsid w:val="008E5550"/>
    <w:rsid w:val="008F49FC"/>
    <w:rsid w:val="008F5C1D"/>
    <w:rsid w:val="00901562"/>
    <w:rsid w:val="00903018"/>
    <w:rsid w:val="009056B8"/>
    <w:rsid w:val="0090619B"/>
    <w:rsid w:val="00907E4D"/>
    <w:rsid w:val="009103C1"/>
    <w:rsid w:val="00911765"/>
    <w:rsid w:val="00930CF1"/>
    <w:rsid w:val="00934677"/>
    <w:rsid w:val="009355B0"/>
    <w:rsid w:val="00935AAE"/>
    <w:rsid w:val="0093696F"/>
    <w:rsid w:val="00942468"/>
    <w:rsid w:val="00951289"/>
    <w:rsid w:val="00954BC1"/>
    <w:rsid w:val="00955822"/>
    <w:rsid w:val="00955A06"/>
    <w:rsid w:val="009617A3"/>
    <w:rsid w:val="00961DAF"/>
    <w:rsid w:val="00962A79"/>
    <w:rsid w:val="009631C0"/>
    <w:rsid w:val="00971BA4"/>
    <w:rsid w:val="00974EB9"/>
    <w:rsid w:val="009762FB"/>
    <w:rsid w:val="00984C2D"/>
    <w:rsid w:val="0098622C"/>
    <w:rsid w:val="009870FB"/>
    <w:rsid w:val="00991BF7"/>
    <w:rsid w:val="00991FFB"/>
    <w:rsid w:val="00992466"/>
    <w:rsid w:val="009925ED"/>
    <w:rsid w:val="0099459A"/>
    <w:rsid w:val="00997B2F"/>
    <w:rsid w:val="009A34D9"/>
    <w:rsid w:val="009A431E"/>
    <w:rsid w:val="009A6F9A"/>
    <w:rsid w:val="009B0325"/>
    <w:rsid w:val="009B2418"/>
    <w:rsid w:val="009B3BA7"/>
    <w:rsid w:val="009B41A9"/>
    <w:rsid w:val="009B6B5F"/>
    <w:rsid w:val="009C0C88"/>
    <w:rsid w:val="009C1BDF"/>
    <w:rsid w:val="009D52BE"/>
    <w:rsid w:val="009E0785"/>
    <w:rsid w:val="009E252D"/>
    <w:rsid w:val="009E5EDC"/>
    <w:rsid w:val="009E7EDF"/>
    <w:rsid w:val="009F2A8F"/>
    <w:rsid w:val="009F574F"/>
    <w:rsid w:val="009F5DBD"/>
    <w:rsid w:val="00A075E4"/>
    <w:rsid w:val="00A12913"/>
    <w:rsid w:val="00A1748C"/>
    <w:rsid w:val="00A22D68"/>
    <w:rsid w:val="00A232F0"/>
    <w:rsid w:val="00A24140"/>
    <w:rsid w:val="00A25662"/>
    <w:rsid w:val="00A267A8"/>
    <w:rsid w:val="00A328FF"/>
    <w:rsid w:val="00A33654"/>
    <w:rsid w:val="00A408CE"/>
    <w:rsid w:val="00A40EA8"/>
    <w:rsid w:val="00A40F0E"/>
    <w:rsid w:val="00A420E0"/>
    <w:rsid w:val="00A45F80"/>
    <w:rsid w:val="00A468C0"/>
    <w:rsid w:val="00A52AA7"/>
    <w:rsid w:val="00A54C37"/>
    <w:rsid w:val="00A54E65"/>
    <w:rsid w:val="00A55E10"/>
    <w:rsid w:val="00A565A3"/>
    <w:rsid w:val="00A72452"/>
    <w:rsid w:val="00A75BAA"/>
    <w:rsid w:val="00A800ED"/>
    <w:rsid w:val="00A804EC"/>
    <w:rsid w:val="00A83EE4"/>
    <w:rsid w:val="00A870A2"/>
    <w:rsid w:val="00A905F7"/>
    <w:rsid w:val="00A9077A"/>
    <w:rsid w:val="00A91249"/>
    <w:rsid w:val="00A91470"/>
    <w:rsid w:val="00A92433"/>
    <w:rsid w:val="00A92C26"/>
    <w:rsid w:val="00A941F6"/>
    <w:rsid w:val="00A95CA4"/>
    <w:rsid w:val="00A96A06"/>
    <w:rsid w:val="00AA11CB"/>
    <w:rsid w:val="00AA6F1D"/>
    <w:rsid w:val="00AB134F"/>
    <w:rsid w:val="00AB5387"/>
    <w:rsid w:val="00AC1309"/>
    <w:rsid w:val="00AC1BF6"/>
    <w:rsid w:val="00AC4DA6"/>
    <w:rsid w:val="00AC5383"/>
    <w:rsid w:val="00AC651A"/>
    <w:rsid w:val="00AC7D7D"/>
    <w:rsid w:val="00AD7D26"/>
    <w:rsid w:val="00AE152C"/>
    <w:rsid w:val="00AE2AA7"/>
    <w:rsid w:val="00AE341D"/>
    <w:rsid w:val="00AE5589"/>
    <w:rsid w:val="00AE64CC"/>
    <w:rsid w:val="00AF462A"/>
    <w:rsid w:val="00AF679B"/>
    <w:rsid w:val="00B00674"/>
    <w:rsid w:val="00B00826"/>
    <w:rsid w:val="00B02768"/>
    <w:rsid w:val="00B054F9"/>
    <w:rsid w:val="00B06F71"/>
    <w:rsid w:val="00B113AB"/>
    <w:rsid w:val="00B1386F"/>
    <w:rsid w:val="00B140D8"/>
    <w:rsid w:val="00B14360"/>
    <w:rsid w:val="00B144CC"/>
    <w:rsid w:val="00B158A2"/>
    <w:rsid w:val="00B15FC8"/>
    <w:rsid w:val="00B24833"/>
    <w:rsid w:val="00B25552"/>
    <w:rsid w:val="00B2647F"/>
    <w:rsid w:val="00B36265"/>
    <w:rsid w:val="00B37640"/>
    <w:rsid w:val="00B414A0"/>
    <w:rsid w:val="00B44DD2"/>
    <w:rsid w:val="00B45684"/>
    <w:rsid w:val="00B51100"/>
    <w:rsid w:val="00B57C85"/>
    <w:rsid w:val="00B62829"/>
    <w:rsid w:val="00B63535"/>
    <w:rsid w:val="00B63DB2"/>
    <w:rsid w:val="00B65620"/>
    <w:rsid w:val="00B66D48"/>
    <w:rsid w:val="00B7473A"/>
    <w:rsid w:val="00B76450"/>
    <w:rsid w:val="00B91AE7"/>
    <w:rsid w:val="00B9651E"/>
    <w:rsid w:val="00BA0802"/>
    <w:rsid w:val="00BA1862"/>
    <w:rsid w:val="00BA21F2"/>
    <w:rsid w:val="00BB283C"/>
    <w:rsid w:val="00BB2F1B"/>
    <w:rsid w:val="00BB332E"/>
    <w:rsid w:val="00BB7F96"/>
    <w:rsid w:val="00BC7E1D"/>
    <w:rsid w:val="00BE613D"/>
    <w:rsid w:val="00BE7C47"/>
    <w:rsid w:val="00BF1040"/>
    <w:rsid w:val="00BF3C59"/>
    <w:rsid w:val="00BF3FE8"/>
    <w:rsid w:val="00C038DE"/>
    <w:rsid w:val="00C0424D"/>
    <w:rsid w:val="00C07129"/>
    <w:rsid w:val="00C101CF"/>
    <w:rsid w:val="00C10603"/>
    <w:rsid w:val="00C12279"/>
    <w:rsid w:val="00C126E0"/>
    <w:rsid w:val="00C1328E"/>
    <w:rsid w:val="00C159AC"/>
    <w:rsid w:val="00C15F39"/>
    <w:rsid w:val="00C16EFE"/>
    <w:rsid w:val="00C17A0D"/>
    <w:rsid w:val="00C202F9"/>
    <w:rsid w:val="00C21173"/>
    <w:rsid w:val="00C2209E"/>
    <w:rsid w:val="00C25AE6"/>
    <w:rsid w:val="00C27CAC"/>
    <w:rsid w:val="00C34996"/>
    <w:rsid w:val="00C351C2"/>
    <w:rsid w:val="00C37F9C"/>
    <w:rsid w:val="00C400CB"/>
    <w:rsid w:val="00C42FA7"/>
    <w:rsid w:val="00C45A2F"/>
    <w:rsid w:val="00C464F3"/>
    <w:rsid w:val="00C46912"/>
    <w:rsid w:val="00C46F81"/>
    <w:rsid w:val="00C53B66"/>
    <w:rsid w:val="00C54B0A"/>
    <w:rsid w:val="00C54F2F"/>
    <w:rsid w:val="00C61BDB"/>
    <w:rsid w:val="00C61D3D"/>
    <w:rsid w:val="00C628D8"/>
    <w:rsid w:val="00C63049"/>
    <w:rsid w:val="00C65373"/>
    <w:rsid w:val="00C67623"/>
    <w:rsid w:val="00C67F00"/>
    <w:rsid w:val="00C76400"/>
    <w:rsid w:val="00C85DC9"/>
    <w:rsid w:val="00C90F51"/>
    <w:rsid w:val="00C92D1A"/>
    <w:rsid w:val="00C92DFA"/>
    <w:rsid w:val="00C939A1"/>
    <w:rsid w:val="00C9523D"/>
    <w:rsid w:val="00C95FC2"/>
    <w:rsid w:val="00CA0270"/>
    <w:rsid w:val="00CA1911"/>
    <w:rsid w:val="00CA2E2F"/>
    <w:rsid w:val="00CB112D"/>
    <w:rsid w:val="00CB1400"/>
    <w:rsid w:val="00CB2747"/>
    <w:rsid w:val="00CB3518"/>
    <w:rsid w:val="00CC284F"/>
    <w:rsid w:val="00CC2D5A"/>
    <w:rsid w:val="00CC3809"/>
    <w:rsid w:val="00CC5BA1"/>
    <w:rsid w:val="00CC665D"/>
    <w:rsid w:val="00CD574A"/>
    <w:rsid w:val="00CD6BC1"/>
    <w:rsid w:val="00CE0398"/>
    <w:rsid w:val="00CE2FA6"/>
    <w:rsid w:val="00CE4766"/>
    <w:rsid w:val="00CE4D7F"/>
    <w:rsid w:val="00CF17F1"/>
    <w:rsid w:val="00D039F1"/>
    <w:rsid w:val="00D0451C"/>
    <w:rsid w:val="00D10912"/>
    <w:rsid w:val="00D13AEB"/>
    <w:rsid w:val="00D143B5"/>
    <w:rsid w:val="00D16FDB"/>
    <w:rsid w:val="00D20CA9"/>
    <w:rsid w:val="00D20E2B"/>
    <w:rsid w:val="00D22A0B"/>
    <w:rsid w:val="00D30D69"/>
    <w:rsid w:val="00D37BCC"/>
    <w:rsid w:val="00D40348"/>
    <w:rsid w:val="00D4053B"/>
    <w:rsid w:val="00D42F9E"/>
    <w:rsid w:val="00D519C6"/>
    <w:rsid w:val="00D53EA3"/>
    <w:rsid w:val="00D5467D"/>
    <w:rsid w:val="00D631CB"/>
    <w:rsid w:val="00D65429"/>
    <w:rsid w:val="00D670E8"/>
    <w:rsid w:val="00D74AE6"/>
    <w:rsid w:val="00D751B3"/>
    <w:rsid w:val="00D77A13"/>
    <w:rsid w:val="00D801B2"/>
    <w:rsid w:val="00D8403B"/>
    <w:rsid w:val="00D8555A"/>
    <w:rsid w:val="00D85A63"/>
    <w:rsid w:val="00D8630A"/>
    <w:rsid w:val="00DA0F89"/>
    <w:rsid w:val="00DA183D"/>
    <w:rsid w:val="00DA2BC6"/>
    <w:rsid w:val="00DA2CDE"/>
    <w:rsid w:val="00DA3049"/>
    <w:rsid w:val="00DA3E29"/>
    <w:rsid w:val="00DA478B"/>
    <w:rsid w:val="00DA4F63"/>
    <w:rsid w:val="00DA59D9"/>
    <w:rsid w:val="00DA7596"/>
    <w:rsid w:val="00DB2339"/>
    <w:rsid w:val="00DB35C3"/>
    <w:rsid w:val="00DC1648"/>
    <w:rsid w:val="00DD2970"/>
    <w:rsid w:val="00DD45B3"/>
    <w:rsid w:val="00DD46A8"/>
    <w:rsid w:val="00DE1422"/>
    <w:rsid w:val="00DE29BB"/>
    <w:rsid w:val="00DE2DEB"/>
    <w:rsid w:val="00DF69D3"/>
    <w:rsid w:val="00E00322"/>
    <w:rsid w:val="00E01CB3"/>
    <w:rsid w:val="00E03CF3"/>
    <w:rsid w:val="00E05F92"/>
    <w:rsid w:val="00E25796"/>
    <w:rsid w:val="00E3021F"/>
    <w:rsid w:val="00E30F34"/>
    <w:rsid w:val="00E31B60"/>
    <w:rsid w:val="00E31CA5"/>
    <w:rsid w:val="00E400FB"/>
    <w:rsid w:val="00E406B4"/>
    <w:rsid w:val="00E41694"/>
    <w:rsid w:val="00E419C1"/>
    <w:rsid w:val="00E525E7"/>
    <w:rsid w:val="00E54600"/>
    <w:rsid w:val="00E54F05"/>
    <w:rsid w:val="00E56487"/>
    <w:rsid w:val="00E57A65"/>
    <w:rsid w:val="00E6101B"/>
    <w:rsid w:val="00E65F3E"/>
    <w:rsid w:val="00E71DF9"/>
    <w:rsid w:val="00E7262A"/>
    <w:rsid w:val="00E72F32"/>
    <w:rsid w:val="00E76D37"/>
    <w:rsid w:val="00E8376F"/>
    <w:rsid w:val="00E84167"/>
    <w:rsid w:val="00E85B11"/>
    <w:rsid w:val="00E876BA"/>
    <w:rsid w:val="00E90C52"/>
    <w:rsid w:val="00E958B7"/>
    <w:rsid w:val="00E95D58"/>
    <w:rsid w:val="00E9643E"/>
    <w:rsid w:val="00E96C15"/>
    <w:rsid w:val="00EA484C"/>
    <w:rsid w:val="00EA4AFB"/>
    <w:rsid w:val="00EB0299"/>
    <w:rsid w:val="00EB1CE8"/>
    <w:rsid w:val="00EB215F"/>
    <w:rsid w:val="00EB274E"/>
    <w:rsid w:val="00EB2F97"/>
    <w:rsid w:val="00EB41A6"/>
    <w:rsid w:val="00EB671B"/>
    <w:rsid w:val="00EB7322"/>
    <w:rsid w:val="00EC0A1C"/>
    <w:rsid w:val="00EC0C50"/>
    <w:rsid w:val="00EC1287"/>
    <w:rsid w:val="00EC1908"/>
    <w:rsid w:val="00EC3FE3"/>
    <w:rsid w:val="00ED049B"/>
    <w:rsid w:val="00ED1AA8"/>
    <w:rsid w:val="00ED2764"/>
    <w:rsid w:val="00ED286E"/>
    <w:rsid w:val="00ED4363"/>
    <w:rsid w:val="00ED5527"/>
    <w:rsid w:val="00ED67B6"/>
    <w:rsid w:val="00EE0B6B"/>
    <w:rsid w:val="00EE289E"/>
    <w:rsid w:val="00EE2E91"/>
    <w:rsid w:val="00EF03F4"/>
    <w:rsid w:val="00EF10FB"/>
    <w:rsid w:val="00F00CBE"/>
    <w:rsid w:val="00F01E6C"/>
    <w:rsid w:val="00F07DF6"/>
    <w:rsid w:val="00F108FF"/>
    <w:rsid w:val="00F12749"/>
    <w:rsid w:val="00F143F8"/>
    <w:rsid w:val="00F164D6"/>
    <w:rsid w:val="00F22252"/>
    <w:rsid w:val="00F22AA6"/>
    <w:rsid w:val="00F264BC"/>
    <w:rsid w:val="00F26F43"/>
    <w:rsid w:val="00F33A89"/>
    <w:rsid w:val="00F34EEC"/>
    <w:rsid w:val="00F41976"/>
    <w:rsid w:val="00F4235E"/>
    <w:rsid w:val="00F445F8"/>
    <w:rsid w:val="00F45E13"/>
    <w:rsid w:val="00F52427"/>
    <w:rsid w:val="00F53D50"/>
    <w:rsid w:val="00F558CB"/>
    <w:rsid w:val="00F65619"/>
    <w:rsid w:val="00F6683A"/>
    <w:rsid w:val="00F73DDF"/>
    <w:rsid w:val="00F748CF"/>
    <w:rsid w:val="00F75361"/>
    <w:rsid w:val="00F75E88"/>
    <w:rsid w:val="00F81FB2"/>
    <w:rsid w:val="00F8255F"/>
    <w:rsid w:val="00F84218"/>
    <w:rsid w:val="00F95BFB"/>
    <w:rsid w:val="00FA48CA"/>
    <w:rsid w:val="00FA51CE"/>
    <w:rsid w:val="00FA54A0"/>
    <w:rsid w:val="00FA61CA"/>
    <w:rsid w:val="00FA7772"/>
    <w:rsid w:val="00FB228A"/>
    <w:rsid w:val="00FB518E"/>
    <w:rsid w:val="00FB554C"/>
    <w:rsid w:val="00FB70C8"/>
    <w:rsid w:val="00FC3DFF"/>
    <w:rsid w:val="00FC5E7F"/>
    <w:rsid w:val="00FD0736"/>
    <w:rsid w:val="00FD12E6"/>
    <w:rsid w:val="00FD1EAA"/>
    <w:rsid w:val="00FD4AAF"/>
    <w:rsid w:val="00FD4D42"/>
    <w:rsid w:val="00FE5605"/>
    <w:rsid w:val="00FE7EF3"/>
    <w:rsid w:val="00FF133B"/>
    <w:rsid w:val="00FF27C6"/>
    <w:rsid w:val="00FF62D2"/>
    <w:rsid w:val="00FF7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DDDDB337-F569-4BC4-A014-30AE3B835F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6026C0"/>
    <w:rPr>
      <w:sz w:val="24"/>
      <w:szCs w:val="24"/>
    </w:rPr>
  </w:style>
  <w:style w:type="paragraph" w:styleId="1">
    <w:name w:val="heading 1"/>
    <w:basedOn w:val="a0"/>
    <w:next w:val="a0"/>
    <w:qFormat/>
    <w:rsid w:val="006026C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Нормальный (таблица)"/>
    <w:basedOn w:val="a0"/>
    <w:next w:val="a0"/>
    <w:rsid w:val="006026C0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5">
    <w:name w:val="Таблицы (моноширинный)"/>
    <w:basedOn w:val="a0"/>
    <w:next w:val="a0"/>
    <w:rsid w:val="006026C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">
    <w:name w:val="Знак"/>
    <w:basedOn w:val="a0"/>
    <w:rsid w:val="006026C0"/>
    <w:pPr>
      <w:widowControl w:val="0"/>
      <w:numPr>
        <w:numId w:val="1"/>
      </w:numPr>
      <w:adjustRightInd w:val="0"/>
      <w:spacing w:after="160" w:line="240" w:lineRule="exact"/>
      <w:jc w:val="center"/>
    </w:pPr>
    <w:rPr>
      <w:b/>
      <w:i/>
      <w:sz w:val="28"/>
      <w:szCs w:val="20"/>
      <w:lang w:val="en-GB" w:eastAsia="en-US"/>
    </w:rPr>
  </w:style>
  <w:style w:type="character" w:styleId="a6">
    <w:name w:val="Hyperlink"/>
    <w:rsid w:val="006026C0"/>
    <w:rPr>
      <w:b/>
      <w:i/>
      <w:color w:val="0000FF"/>
      <w:sz w:val="28"/>
      <w:u w:val="single"/>
      <w:lang w:val="en-GB" w:eastAsia="en-US" w:bidi="ar-SA"/>
    </w:rPr>
  </w:style>
  <w:style w:type="paragraph" w:styleId="a7">
    <w:name w:val="Balloon Text"/>
    <w:basedOn w:val="a0"/>
    <w:link w:val="a8"/>
    <w:rsid w:val="00ED552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ED5527"/>
    <w:rPr>
      <w:rFonts w:ascii="Tahoma" w:hAnsi="Tahoma" w:cs="Tahoma"/>
      <w:b w:val="0"/>
      <w:i w:val="0"/>
      <w:sz w:val="16"/>
      <w:szCs w:val="16"/>
      <w:lang w:val="en-GB" w:eastAsia="en-US" w:bidi="ar-SA"/>
    </w:rPr>
  </w:style>
  <w:style w:type="paragraph" w:customStyle="1" w:styleId="ConsPlusNormal">
    <w:name w:val="ConsPlusNormal"/>
    <w:rsid w:val="00677857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9">
    <w:name w:val="header"/>
    <w:basedOn w:val="a0"/>
    <w:link w:val="aa"/>
    <w:uiPriority w:val="99"/>
    <w:rsid w:val="0036151D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36151D"/>
    <w:rPr>
      <w:sz w:val="24"/>
      <w:szCs w:val="24"/>
    </w:rPr>
  </w:style>
  <w:style w:type="paragraph" w:styleId="ab">
    <w:name w:val="footer"/>
    <w:basedOn w:val="a0"/>
    <w:link w:val="ac"/>
    <w:rsid w:val="0036151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rsid w:val="0036151D"/>
    <w:rPr>
      <w:sz w:val="24"/>
      <w:szCs w:val="24"/>
    </w:rPr>
  </w:style>
  <w:style w:type="paragraph" w:customStyle="1" w:styleId="Default">
    <w:name w:val="Default"/>
    <w:rsid w:val="002E2C78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152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2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0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6660B1BC661E1FE2FB8BDE119g6pC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5081BC467E1FE2FB8BDE119g6pCI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&#1050;&#1054;&#1053;&#1050;&#1059;&#1056;&#1057;&#1067;\2024\&#1044;&#1056;\&#1075;&#1083;&#1072;&#1074;&#1085;&#1099;&#1081;%20&#1089;&#1087;&#1077;&#1094;_&#1101;&#1082;&#1089;&#1087;&#1077;&#1088;&#1090;%20&#1087;&#1088;&#1072;&#1074;&#1086;&#1074;&#1086;&#1075;&#1086;%20&#1086;&#1090;&#1076;&#1077;&#1083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главный спец_эксперт правового отдела.dot</Template>
  <TotalTime>13</TotalTime>
  <Pages>6</Pages>
  <Words>2871</Words>
  <Characters>16368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UFNS</Company>
  <LinksUpToDate>false</LinksUpToDate>
  <CharactersWithSpaces>19201</CharactersWithSpaces>
  <SharedDoc>false</SharedDoc>
  <HLinks>
    <vt:vector size="36" baseType="variant">
      <vt:variant>
        <vt:i4>786437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consultantplus://offline/ref=E254E5010743496FCDF586F84481D19B86660B1BC661E1FE2FB8BDE119g6pCI</vt:lpwstr>
      </vt:variant>
      <vt:variant>
        <vt:lpwstr/>
      </vt:variant>
      <vt:variant>
        <vt:i4>786520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consultantplus://offline/ref=E254E5010743496FCDF586F84481D19B8665081BC467E1FE2FB8BDE119g6pCI</vt:lpwstr>
      </vt:variant>
      <vt:variant>
        <vt:lpwstr/>
      </vt:variant>
      <vt:variant>
        <vt:i4>1966162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consultantplus://offline/ref=48C9DFE89FE31A21120123E2E03602A30E2F37F9AE7DF00201E5EC05B025i5L</vt:lpwstr>
      </vt:variant>
      <vt:variant>
        <vt:lpwstr/>
      </vt:variant>
      <vt:variant>
        <vt:i4>1966172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consultantplus://offline/ref=48C9DFE89FE31A21120123E2E03602A30E2C36FCA37BF00201E5EC05B025i5L</vt:lpwstr>
      </vt:variant>
      <vt:variant>
        <vt:lpwstr/>
      </vt:variant>
      <vt:variant>
        <vt:i4>1966095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consultantplus://offline/ref=48C9DFE89FE31A21120123E2E03602A30E2E35F9AD79F00201E5EC05B025i5L</vt:lpwstr>
      </vt:variant>
      <vt:variant>
        <vt:lpwstr/>
      </vt:variant>
      <vt:variant>
        <vt:i4>4980831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consultantplus://offline/ref=48C9DFE89FE31A21120123E2E03602A30E2630FCA12EA70050B0E220i0L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Ваня</dc:creator>
  <cp:lastModifiedBy>Сенюшкина Светлана Леонидовна</cp:lastModifiedBy>
  <cp:revision>9</cp:revision>
  <cp:lastPrinted>2023-01-10T07:47:00Z</cp:lastPrinted>
  <dcterms:created xsi:type="dcterms:W3CDTF">2024-02-04T21:25:00Z</dcterms:created>
  <dcterms:modified xsi:type="dcterms:W3CDTF">2024-10-21T12:19:00Z</dcterms:modified>
</cp:coreProperties>
</file>